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E2CCB1" w14:textId="69FEF186" w:rsidR="0045199A" w:rsidRPr="00727C5B" w:rsidRDefault="0045199A" w:rsidP="0045199A">
      <w:pPr>
        <w:tabs>
          <w:tab w:val="right" w:pos="9639"/>
        </w:tabs>
        <w:spacing w:after="0"/>
        <w:rPr>
          <w:rFonts w:ascii="Arial" w:hAnsi="Arial"/>
          <w:b/>
          <w:i/>
          <w:noProof/>
          <w:sz w:val="28"/>
          <w:lang w:val="en-US" w:eastAsia="ja-JP"/>
        </w:rPr>
      </w:pPr>
      <w:bookmarkStart w:id="0" w:name="_Toc436619014"/>
      <w:bookmarkStart w:id="1" w:name="_Toc436619251"/>
      <w:bookmarkStart w:id="2" w:name="_Toc451844181"/>
      <w:bookmarkStart w:id="3" w:name="_Toc466346620"/>
      <w:bookmarkStart w:id="4" w:name="_Toc466348853"/>
      <w:r w:rsidRPr="00727C5B">
        <w:rPr>
          <w:rFonts w:ascii="Arial" w:hAnsi="Arial"/>
          <w:b/>
          <w:noProof/>
          <w:sz w:val="24"/>
          <w:lang w:val="en-US"/>
        </w:rPr>
        <w:t>3GPP TSG</w:t>
      </w:r>
      <w:r w:rsidR="00D214DD" w:rsidRPr="00727C5B">
        <w:rPr>
          <w:rFonts w:ascii="Arial" w:hAnsi="Arial"/>
          <w:b/>
          <w:noProof/>
          <w:sz w:val="24"/>
          <w:lang w:val="en-US"/>
        </w:rPr>
        <w:t xml:space="preserve"> </w:t>
      </w:r>
      <w:r w:rsidRPr="0045199A">
        <w:rPr>
          <w:rFonts w:ascii="Arial" w:hAnsi="Arial"/>
        </w:rPr>
        <w:fldChar w:fldCharType="begin"/>
      </w:r>
      <w:r w:rsidRPr="00727C5B">
        <w:rPr>
          <w:rFonts w:ascii="Arial" w:hAnsi="Arial"/>
          <w:lang w:val="en-US"/>
        </w:rPr>
        <w:instrText xml:space="preserve"> DOCPROPERTY  TSG/WGRef  \* MERGEFORMAT </w:instrText>
      </w:r>
      <w:r w:rsidRPr="0045199A">
        <w:rPr>
          <w:rFonts w:ascii="Arial" w:hAnsi="Arial"/>
        </w:rPr>
        <w:fldChar w:fldCharType="separate"/>
      </w:r>
      <w:r w:rsidRPr="00727C5B">
        <w:rPr>
          <w:rFonts w:ascii="Arial" w:hAnsi="Arial"/>
          <w:b/>
          <w:noProof/>
          <w:sz w:val="24"/>
          <w:lang w:val="en-US"/>
        </w:rPr>
        <w:t>RAN</w:t>
      </w:r>
      <w:r w:rsidRPr="0045199A">
        <w:rPr>
          <w:rFonts w:ascii="Arial" w:hAnsi="Arial"/>
          <w:b/>
          <w:noProof/>
          <w:sz w:val="24"/>
        </w:rPr>
        <w:fldChar w:fldCharType="end"/>
      </w:r>
      <w:r w:rsidRPr="00727C5B">
        <w:rPr>
          <w:rFonts w:ascii="Arial" w:hAnsi="Arial"/>
          <w:b/>
          <w:noProof/>
          <w:sz w:val="24"/>
          <w:lang w:val="en-US"/>
        </w:rPr>
        <w:t>#</w:t>
      </w:r>
      <w:r w:rsidRPr="0045199A">
        <w:rPr>
          <w:rFonts w:ascii="Arial" w:hAnsi="Arial"/>
        </w:rPr>
        <w:fldChar w:fldCharType="begin"/>
      </w:r>
      <w:r w:rsidRPr="00727C5B">
        <w:rPr>
          <w:rFonts w:ascii="Arial" w:hAnsi="Arial"/>
          <w:lang w:val="en-US"/>
        </w:rPr>
        <w:instrText xml:space="preserve"> DOCPROPERTY  MtgSeq  \* MERGEFORMAT </w:instrText>
      </w:r>
      <w:r w:rsidRPr="0045199A">
        <w:rPr>
          <w:rFonts w:ascii="Arial" w:hAnsi="Arial"/>
        </w:rPr>
        <w:fldChar w:fldCharType="separate"/>
      </w:r>
      <w:r w:rsidRPr="00727C5B">
        <w:rPr>
          <w:rFonts w:ascii="Arial" w:hAnsi="Arial"/>
          <w:b/>
          <w:noProof/>
          <w:sz w:val="24"/>
          <w:lang w:val="en-US"/>
        </w:rPr>
        <w:t>11</w:t>
      </w:r>
      <w:r w:rsidRPr="0045199A">
        <w:rPr>
          <w:rFonts w:ascii="Arial" w:hAnsi="Arial"/>
          <w:b/>
          <w:noProof/>
          <w:sz w:val="24"/>
        </w:rPr>
        <w:fldChar w:fldCharType="end"/>
      </w:r>
      <w:r w:rsidR="00D214DD" w:rsidRPr="00727C5B">
        <w:rPr>
          <w:rFonts w:ascii="Arial" w:hAnsi="Arial"/>
          <w:b/>
          <w:noProof/>
          <w:sz w:val="24"/>
          <w:lang w:val="en-US"/>
        </w:rPr>
        <w:t>0</w:t>
      </w:r>
      <w:r w:rsidRPr="0045199A">
        <w:rPr>
          <w:rFonts w:ascii="Arial" w:hAnsi="Arial"/>
        </w:rPr>
        <w:fldChar w:fldCharType="begin"/>
      </w:r>
      <w:r w:rsidRPr="00727C5B">
        <w:rPr>
          <w:rFonts w:ascii="Arial" w:hAnsi="Arial"/>
          <w:lang w:val="en-US"/>
        </w:rPr>
        <w:instrText xml:space="preserve"> DOCPROPERTY  MtgTitle  \* MERGEFORMAT </w:instrText>
      </w:r>
      <w:r w:rsidRPr="0045199A">
        <w:rPr>
          <w:rFonts w:ascii="Arial" w:hAnsi="Arial"/>
        </w:rPr>
        <w:fldChar w:fldCharType="separate"/>
      </w:r>
      <w:r w:rsidRPr="00727C5B">
        <w:rPr>
          <w:rFonts w:ascii="Arial" w:hAnsi="Arial"/>
          <w:b/>
          <w:noProof/>
          <w:sz w:val="24"/>
          <w:lang w:val="en-US"/>
        </w:rPr>
        <w:t xml:space="preserve"> </w:t>
      </w:r>
      <w:r w:rsidRPr="0045199A">
        <w:rPr>
          <w:rFonts w:ascii="Arial" w:hAnsi="Arial"/>
          <w:b/>
          <w:noProof/>
          <w:sz w:val="24"/>
        </w:rPr>
        <w:fldChar w:fldCharType="end"/>
      </w:r>
      <w:r w:rsidRPr="00727C5B">
        <w:rPr>
          <w:rFonts w:ascii="Arial" w:hAnsi="Arial"/>
          <w:b/>
          <w:i/>
          <w:noProof/>
          <w:sz w:val="28"/>
          <w:lang w:val="en-US"/>
        </w:rPr>
        <w:tab/>
      </w:r>
      <w:r w:rsidRPr="0045199A">
        <w:rPr>
          <w:rFonts w:ascii="Arial" w:hAnsi="Arial"/>
        </w:rPr>
        <w:fldChar w:fldCharType="begin"/>
      </w:r>
      <w:r w:rsidRPr="00727C5B">
        <w:rPr>
          <w:rFonts w:ascii="Arial" w:hAnsi="Arial"/>
          <w:lang w:val="en-US"/>
        </w:rPr>
        <w:instrText xml:space="preserve"> DOCPROPERTY  Tdoc#  \* MERGEFORMAT </w:instrText>
      </w:r>
      <w:r w:rsidRPr="0045199A">
        <w:rPr>
          <w:rFonts w:ascii="Arial" w:hAnsi="Arial"/>
        </w:rPr>
        <w:fldChar w:fldCharType="separate"/>
      </w:r>
      <w:r w:rsidRPr="00727C5B">
        <w:rPr>
          <w:rFonts w:ascii="Arial" w:hAnsi="Arial"/>
          <w:b/>
          <w:i/>
          <w:noProof/>
          <w:sz w:val="28"/>
          <w:lang w:val="en-US"/>
        </w:rPr>
        <w:t>R</w:t>
      </w:r>
      <w:r w:rsidR="00A402B3">
        <w:rPr>
          <w:rFonts w:ascii="Arial" w:hAnsi="Arial"/>
          <w:b/>
          <w:i/>
          <w:noProof/>
          <w:sz w:val="28"/>
        </w:rPr>
        <w:t>P</w:t>
      </w:r>
      <w:r w:rsidRPr="00727C5B">
        <w:rPr>
          <w:rFonts w:ascii="Arial" w:hAnsi="Arial"/>
          <w:b/>
          <w:i/>
          <w:noProof/>
          <w:sz w:val="28"/>
          <w:lang w:val="en-US"/>
        </w:rPr>
        <w:t>-2</w:t>
      </w:r>
      <w:r w:rsidRPr="00727C5B">
        <w:rPr>
          <w:rFonts w:ascii="Arial" w:hAnsi="Arial" w:hint="eastAsia"/>
          <w:b/>
          <w:i/>
          <w:noProof/>
          <w:sz w:val="28"/>
          <w:lang w:val="en-US" w:eastAsia="ja-JP"/>
        </w:rPr>
        <w:t>5</w:t>
      </w:r>
      <w:r w:rsidRPr="0045199A">
        <w:rPr>
          <w:rFonts w:ascii="Arial" w:hAnsi="Arial"/>
          <w:b/>
          <w:i/>
          <w:noProof/>
          <w:sz w:val="28"/>
          <w:lang w:eastAsia="ja-JP"/>
        </w:rPr>
        <w:fldChar w:fldCharType="end"/>
      </w:r>
      <w:r w:rsidR="008A582F">
        <w:rPr>
          <w:rFonts w:ascii="Arial" w:hAnsi="Arial"/>
          <w:b/>
          <w:i/>
          <w:noProof/>
          <w:sz w:val="28"/>
          <w:lang w:eastAsia="ja-JP"/>
        </w:rPr>
        <w:t>3699</w:t>
      </w:r>
    </w:p>
    <w:p w14:paraId="7FD34E6E" w14:textId="60B20C48" w:rsidR="0045199A" w:rsidRPr="0045199A" w:rsidRDefault="00D214DD" w:rsidP="0045199A">
      <w:pPr>
        <w:spacing w:after="120"/>
        <w:outlineLvl w:val="0"/>
        <w:rPr>
          <w:rFonts w:ascii="Arial" w:hAnsi="Arial"/>
          <w:b/>
          <w:noProof/>
          <w:sz w:val="24"/>
        </w:rPr>
      </w:pPr>
      <w:r>
        <w:rPr>
          <w:rFonts w:ascii="Arial" w:hAnsi="Arial"/>
          <w:b/>
          <w:noProof/>
          <w:sz w:val="24"/>
          <w:lang w:eastAsia="ja-JP"/>
        </w:rPr>
        <w:t>Baltimore, MD, USA</w:t>
      </w:r>
      <w:r w:rsidR="0045199A" w:rsidRPr="0045199A">
        <w:rPr>
          <w:rFonts w:ascii="Arial" w:hAnsi="Arial" w:hint="eastAsia"/>
          <w:b/>
          <w:noProof/>
          <w:sz w:val="24"/>
          <w:lang w:eastAsia="ja-JP"/>
        </w:rPr>
        <w:t xml:space="preserve">, </w:t>
      </w:r>
      <w:r>
        <w:rPr>
          <w:rFonts w:ascii="Arial" w:hAnsi="Arial"/>
          <w:b/>
          <w:noProof/>
          <w:sz w:val="24"/>
          <w:lang w:eastAsia="ja-JP"/>
        </w:rPr>
        <w:t>December 8-11, 2025</w:t>
      </w:r>
    </w:p>
    <w:p w14:paraId="1AEC5ACB" w14:textId="7183524A" w:rsidR="00952C83" w:rsidRPr="00787CA7" w:rsidRDefault="00952C83" w:rsidP="00952C83">
      <w:pPr>
        <w:spacing w:after="120"/>
        <w:ind w:left="1985" w:hanging="1985"/>
        <w:rPr>
          <w:rFonts w:ascii="Arial" w:hAnsi="Arial" w:cs="Arial"/>
          <w:b/>
          <w:sz w:val="22"/>
        </w:rPr>
      </w:pPr>
    </w:p>
    <w:p w14:paraId="22257246" w14:textId="68314C1A" w:rsidR="00505EB6" w:rsidRPr="00787CA7" w:rsidRDefault="00505EB6" w:rsidP="00505EB6">
      <w:pPr>
        <w:spacing w:after="120"/>
        <w:ind w:left="1985" w:hanging="1985"/>
        <w:rPr>
          <w:rFonts w:ascii="Arial" w:eastAsia="SimSun" w:hAnsi="Arial" w:cs="Arial"/>
          <w:color w:val="000000"/>
          <w:sz w:val="22"/>
          <w:lang w:eastAsia="zh-CN"/>
        </w:rPr>
      </w:pPr>
      <w:r w:rsidRPr="00787CA7">
        <w:rPr>
          <w:rFonts w:ascii="Arial" w:hAnsi="Arial" w:cs="Arial"/>
          <w:b/>
          <w:sz w:val="22"/>
        </w:rPr>
        <w:t>Source:</w:t>
      </w:r>
      <w:r w:rsidRPr="00787CA7">
        <w:rPr>
          <w:rFonts w:ascii="Arial" w:hAnsi="Arial" w:cs="Arial"/>
          <w:b/>
          <w:sz w:val="22"/>
        </w:rPr>
        <w:tab/>
      </w:r>
      <w:r w:rsidR="0045199A">
        <w:rPr>
          <w:rFonts w:ascii="Arial" w:hAnsi="Arial" w:cs="Arial"/>
          <w:sz w:val="22"/>
          <w:lang w:val="en-US" w:eastAsia="ja-JP"/>
        </w:rPr>
        <w:t>T-Mobile USA</w:t>
      </w:r>
      <w:r w:rsidR="00B80E40">
        <w:rPr>
          <w:rFonts w:ascii="Arial" w:hAnsi="Arial" w:cs="Arial"/>
          <w:sz w:val="22"/>
          <w:lang w:val="en-US" w:eastAsia="ja-JP"/>
        </w:rPr>
        <w:t>, Rogers</w:t>
      </w:r>
    </w:p>
    <w:p w14:paraId="119DB97B" w14:textId="75D04BC7" w:rsidR="00505EB6" w:rsidRPr="00787CA7" w:rsidRDefault="00505EB6" w:rsidP="00505EB6">
      <w:pPr>
        <w:spacing w:after="120"/>
        <w:ind w:left="1985" w:hanging="1985"/>
        <w:rPr>
          <w:rFonts w:ascii="Arial" w:hAnsi="Arial" w:cs="Arial"/>
          <w:color w:val="000000"/>
          <w:sz w:val="22"/>
          <w:lang w:eastAsia="ja-JP"/>
        </w:rPr>
      </w:pPr>
      <w:r w:rsidRPr="00787CA7">
        <w:rPr>
          <w:rFonts w:ascii="Arial" w:hAnsi="Arial" w:cs="Arial"/>
          <w:b/>
          <w:color w:val="000000"/>
          <w:sz w:val="22"/>
        </w:rPr>
        <w:t>Title:</w:t>
      </w:r>
      <w:r w:rsidRPr="00787CA7">
        <w:rPr>
          <w:rFonts w:ascii="Arial" w:hAnsi="Arial" w:cs="Arial"/>
          <w:b/>
          <w:color w:val="000000"/>
          <w:sz w:val="22"/>
        </w:rPr>
        <w:tab/>
      </w:r>
      <w:r w:rsidR="00AC0DBC">
        <w:rPr>
          <w:rFonts w:ascii="Arial" w:hAnsi="Arial" w:cs="Arial"/>
          <w:color w:val="000000"/>
          <w:sz w:val="22"/>
        </w:rPr>
        <w:t>Motivation</w:t>
      </w:r>
      <w:r w:rsidR="00AC0DBC" w:rsidRPr="00AC0DBC">
        <w:rPr>
          <w:rFonts w:ascii="Arial" w:hAnsi="Arial" w:cs="Arial"/>
          <w:color w:val="000000"/>
          <w:sz w:val="22"/>
        </w:rPr>
        <w:t xml:space="preserve"> </w:t>
      </w:r>
      <w:r w:rsidR="00CA3492">
        <w:rPr>
          <w:rFonts w:ascii="Arial" w:hAnsi="Arial" w:cs="Arial"/>
          <w:color w:val="000000"/>
          <w:sz w:val="22"/>
        </w:rPr>
        <w:t>for</w:t>
      </w:r>
      <w:r w:rsidR="00AC0DBC" w:rsidRPr="00AC0DBC">
        <w:rPr>
          <w:rFonts w:ascii="Arial" w:hAnsi="Arial" w:cs="Arial"/>
          <w:color w:val="000000"/>
          <w:sz w:val="22"/>
        </w:rPr>
        <w:t xml:space="preserve"> Introduction </w:t>
      </w:r>
      <w:r w:rsidR="00A67D8F">
        <w:rPr>
          <w:rFonts w:ascii="Arial" w:hAnsi="Arial" w:cs="Arial"/>
          <w:color w:val="000000"/>
          <w:sz w:val="22"/>
        </w:rPr>
        <w:t xml:space="preserve">of </w:t>
      </w:r>
      <w:r w:rsidR="006460C7">
        <w:rPr>
          <w:rFonts w:ascii="Arial" w:hAnsi="Arial" w:cs="Arial"/>
          <w:color w:val="000000"/>
          <w:sz w:val="22"/>
        </w:rPr>
        <w:t xml:space="preserve">a </w:t>
      </w:r>
      <w:r w:rsidR="00A67D8F">
        <w:rPr>
          <w:rFonts w:ascii="Arial" w:hAnsi="Arial" w:cs="Arial"/>
          <w:color w:val="000000"/>
          <w:sz w:val="22"/>
        </w:rPr>
        <w:t>new</w:t>
      </w:r>
      <w:r w:rsidR="00AC0DBC" w:rsidRPr="00AC0DBC">
        <w:rPr>
          <w:rFonts w:ascii="Arial" w:hAnsi="Arial" w:cs="Arial"/>
          <w:color w:val="000000"/>
          <w:sz w:val="22"/>
        </w:rPr>
        <w:t xml:space="preserve"> NR NTN PCS band (1850-1915 MHz UL and 1930-1995 MHz DL)</w:t>
      </w:r>
    </w:p>
    <w:p w14:paraId="6AE15330" w14:textId="709C572B" w:rsidR="00505EB6" w:rsidRPr="00787CA7"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TW"/>
        </w:rPr>
      </w:pPr>
      <w:r w:rsidRPr="00787CA7">
        <w:rPr>
          <w:rFonts w:ascii="Arial" w:hAnsi="Arial" w:cs="Arial"/>
          <w:b/>
          <w:color w:val="000000"/>
          <w:sz w:val="22"/>
          <w:lang w:val="pt-BR"/>
        </w:rPr>
        <w:t>Agenda item:</w:t>
      </w:r>
      <w:r w:rsidRPr="00787CA7">
        <w:rPr>
          <w:rFonts w:ascii="Arial" w:hAnsi="Arial" w:cs="Arial"/>
          <w:b/>
          <w:color w:val="000000"/>
          <w:sz w:val="22"/>
          <w:lang w:val="pt-BR"/>
        </w:rPr>
        <w:tab/>
      </w:r>
      <w:r w:rsidRPr="00787CA7">
        <w:rPr>
          <w:rFonts w:ascii="Arial" w:hAnsi="Arial" w:cs="Arial"/>
          <w:b/>
          <w:color w:val="000000"/>
          <w:sz w:val="22"/>
          <w:lang w:val="pt-BR" w:eastAsia="ja-JP"/>
        </w:rPr>
        <w:tab/>
      </w:r>
      <w:r w:rsidRPr="00787CA7">
        <w:rPr>
          <w:rFonts w:ascii="Arial" w:hAnsi="Arial" w:cs="Arial"/>
          <w:b/>
          <w:color w:val="000000"/>
          <w:sz w:val="22"/>
          <w:lang w:val="pt-BR" w:eastAsia="ja-JP"/>
        </w:rPr>
        <w:tab/>
      </w:r>
      <w:r w:rsidR="001D0792" w:rsidRPr="001D0792">
        <w:rPr>
          <w:rFonts w:ascii="Arial" w:hAnsi="Arial" w:cs="Arial"/>
          <w:bCs/>
          <w:sz w:val="22"/>
          <w:lang w:val="pt-BR" w:eastAsia="ja-JP"/>
        </w:rPr>
        <w:t>9.1.5.2</w:t>
      </w:r>
    </w:p>
    <w:p w14:paraId="6141386B" w14:textId="4E4DDCD3" w:rsidR="00505EB6" w:rsidRPr="00787CA7" w:rsidRDefault="00505EB6" w:rsidP="00505EB6">
      <w:pPr>
        <w:spacing w:after="120"/>
        <w:ind w:left="1985" w:hanging="1985"/>
        <w:rPr>
          <w:rFonts w:ascii="Arial" w:hAnsi="Arial" w:cs="Arial"/>
          <w:sz w:val="22"/>
          <w:lang w:eastAsia="ja-JP"/>
        </w:rPr>
      </w:pPr>
      <w:r w:rsidRPr="00787CA7">
        <w:rPr>
          <w:rFonts w:ascii="Arial" w:hAnsi="Arial" w:cs="Arial"/>
          <w:b/>
          <w:color w:val="000000"/>
          <w:sz w:val="22"/>
        </w:rPr>
        <w:t>Document for:</w:t>
      </w:r>
      <w:r w:rsidRPr="00787CA7">
        <w:rPr>
          <w:rFonts w:ascii="Arial" w:hAnsi="Arial" w:cs="Arial"/>
          <w:b/>
          <w:color w:val="000000"/>
          <w:sz w:val="22"/>
        </w:rPr>
        <w:tab/>
      </w:r>
      <w:r w:rsidR="009031F9">
        <w:rPr>
          <w:rFonts w:ascii="Arial" w:hAnsi="Arial" w:cs="Arial"/>
          <w:color w:val="000000"/>
          <w:sz w:val="22"/>
          <w:lang w:eastAsia="ja-JP"/>
        </w:rPr>
        <w:t>Discussion</w:t>
      </w:r>
    </w:p>
    <w:p w14:paraId="1E1E54F0" w14:textId="3F3E5388" w:rsidR="00505EB6" w:rsidRDefault="00505EB6" w:rsidP="00505EB6">
      <w:pPr>
        <w:pStyle w:val="Heading1"/>
        <w:pBdr>
          <w:top w:val="single" w:sz="12" w:space="6" w:color="auto"/>
        </w:pBdr>
        <w:rPr>
          <w:rFonts w:cs="Arial"/>
          <w:lang w:eastAsia="ja-JP"/>
        </w:rPr>
      </w:pPr>
      <w:r w:rsidRPr="00787CA7">
        <w:rPr>
          <w:rFonts w:cs="Arial"/>
          <w:lang w:eastAsia="ja-JP"/>
        </w:rPr>
        <w:t>1. Introduction</w:t>
      </w:r>
    </w:p>
    <w:p w14:paraId="6A6B9F72" w14:textId="294BD8A8" w:rsidR="00671440" w:rsidRPr="00671440" w:rsidRDefault="00671440" w:rsidP="00671440">
      <w:pPr>
        <w:rPr>
          <w:rFonts w:ascii="Arial" w:hAnsi="Arial" w:cs="Arial"/>
          <w:lang w:eastAsia="ja-JP"/>
        </w:rPr>
      </w:pPr>
      <w:r w:rsidRPr="00671440">
        <w:rPr>
          <w:rFonts w:ascii="Arial" w:hAnsi="Arial" w:cs="Arial"/>
          <w:lang w:eastAsia="ja-JP"/>
        </w:rPr>
        <w:t>This</w:t>
      </w:r>
      <w:r w:rsidR="00C01667">
        <w:rPr>
          <w:rFonts w:ascii="Arial" w:hAnsi="Arial" w:cs="Arial"/>
          <w:lang w:eastAsia="ja-JP"/>
        </w:rPr>
        <w:t xml:space="preserve"> paper </w:t>
      </w:r>
      <w:r w:rsidR="008343BD">
        <w:rPr>
          <w:rFonts w:ascii="Arial" w:hAnsi="Arial" w:cs="Arial"/>
          <w:lang w:eastAsia="ja-JP"/>
        </w:rPr>
        <w:t>presents</w:t>
      </w:r>
      <w:r w:rsidR="00C01667">
        <w:rPr>
          <w:rFonts w:ascii="Arial" w:hAnsi="Arial" w:cs="Arial"/>
          <w:lang w:eastAsia="ja-JP"/>
        </w:rPr>
        <w:t xml:space="preserve"> </w:t>
      </w:r>
      <w:r w:rsidR="0071184E">
        <w:rPr>
          <w:rFonts w:ascii="Arial" w:hAnsi="Arial" w:cs="Arial"/>
          <w:lang w:eastAsia="ja-JP"/>
        </w:rPr>
        <w:t xml:space="preserve">the motivations, </w:t>
      </w:r>
      <w:r w:rsidR="00983DE4">
        <w:rPr>
          <w:rFonts w:ascii="Arial" w:hAnsi="Arial" w:cs="Arial"/>
          <w:lang w:eastAsia="ja-JP"/>
        </w:rPr>
        <w:t>regulat</w:t>
      </w:r>
      <w:r w:rsidR="002816DB">
        <w:rPr>
          <w:rFonts w:ascii="Arial" w:hAnsi="Arial" w:cs="Arial"/>
          <w:lang w:eastAsia="ja-JP"/>
        </w:rPr>
        <w:t>ory</w:t>
      </w:r>
      <w:r w:rsidR="00983DE4">
        <w:rPr>
          <w:rFonts w:ascii="Arial" w:hAnsi="Arial" w:cs="Arial"/>
          <w:lang w:eastAsia="ja-JP"/>
        </w:rPr>
        <w:t xml:space="preserve"> context </w:t>
      </w:r>
      <w:r w:rsidR="0071184E">
        <w:rPr>
          <w:rFonts w:ascii="Arial" w:hAnsi="Arial" w:cs="Arial"/>
          <w:lang w:eastAsia="ja-JP"/>
        </w:rPr>
        <w:t xml:space="preserve">and brief scope of work </w:t>
      </w:r>
      <w:r w:rsidRPr="00671440">
        <w:rPr>
          <w:rFonts w:ascii="Arial" w:hAnsi="Arial" w:cs="Arial"/>
          <w:lang w:eastAsia="ja-JP"/>
        </w:rPr>
        <w:t>for the proposal to defin</w:t>
      </w:r>
      <w:r w:rsidR="001B4374">
        <w:rPr>
          <w:rFonts w:ascii="Arial" w:hAnsi="Arial" w:cs="Arial"/>
          <w:lang w:eastAsia="ja-JP"/>
        </w:rPr>
        <w:t>e</w:t>
      </w:r>
      <w:r w:rsidR="00983DE4">
        <w:rPr>
          <w:rFonts w:ascii="Arial" w:hAnsi="Arial" w:cs="Arial"/>
          <w:lang w:eastAsia="ja-JP"/>
        </w:rPr>
        <w:t xml:space="preserve"> </w:t>
      </w:r>
      <w:r w:rsidR="00116A0A">
        <w:rPr>
          <w:rFonts w:ascii="Arial" w:hAnsi="Arial" w:cs="Arial"/>
          <w:lang w:eastAsia="ja-JP"/>
        </w:rPr>
        <w:t xml:space="preserve">a 3GPP </w:t>
      </w:r>
      <w:r w:rsidR="00471D6C">
        <w:rPr>
          <w:rFonts w:ascii="Arial" w:hAnsi="Arial" w:cs="Arial"/>
          <w:lang w:eastAsia="ja-JP"/>
        </w:rPr>
        <w:t xml:space="preserve">NR </w:t>
      </w:r>
      <w:r w:rsidR="00116A0A">
        <w:rPr>
          <w:rFonts w:ascii="Arial" w:hAnsi="Arial" w:cs="Arial"/>
          <w:lang w:eastAsia="ja-JP"/>
        </w:rPr>
        <w:t>NTN band</w:t>
      </w:r>
      <w:r w:rsidR="00983DE4">
        <w:rPr>
          <w:rFonts w:ascii="Arial" w:hAnsi="Arial" w:cs="Arial"/>
          <w:lang w:eastAsia="ja-JP"/>
        </w:rPr>
        <w:t xml:space="preserve"> with the range of </w:t>
      </w:r>
      <w:r>
        <w:rPr>
          <w:rFonts w:ascii="Arial" w:hAnsi="Arial" w:cs="Arial"/>
          <w:lang w:eastAsia="ja-JP"/>
        </w:rPr>
        <w:t xml:space="preserve">UL </w:t>
      </w:r>
      <w:r w:rsidR="00AC0DBC">
        <w:rPr>
          <w:rFonts w:ascii="Arial" w:hAnsi="Arial" w:cs="Arial"/>
          <w:lang w:eastAsia="ja-JP"/>
        </w:rPr>
        <w:t>1850-1915</w:t>
      </w:r>
      <w:r>
        <w:rPr>
          <w:rFonts w:ascii="Arial" w:hAnsi="Arial" w:cs="Arial"/>
          <w:lang w:eastAsia="ja-JP"/>
        </w:rPr>
        <w:t xml:space="preserve"> MHz, DL </w:t>
      </w:r>
      <w:r w:rsidR="00AC0DBC">
        <w:rPr>
          <w:rFonts w:ascii="Arial" w:hAnsi="Arial" w:cs="Arial"/>
          <w:lang w:eastAsia="ja-JP"/>
        </w:rPr>
        <w:t>1930-1995</w:t>
      </w:r>
      <w:r>
        <w:rPr>
          <w:rFonts w:ascii="Arial" w:hAnsi="Arial" w:cs="Arial"/>
          <w:lang w:eastAsia="ja-JP"/>
        </w:rPr>
        <w:t xml:space="preserve"> </w:t>
      </w:r>
      <w:r w:rsidR="00983DE4">
        <w:rPr>
          <w:rFonts w:ascii="Arial" w:hAnsi="Arial" w:cs="Arial"/>
          <w:lang w:eastAsia="ja-JP"/>
        </w:rPr>
        <w:t>MHz</w:t>
      </w:r>
      <w:r>
        <w:rPr>
          <w:rFonts w:ascii="Arial" w:hAnsi="Arial" w:cs="Arial"/>
          <w:lang w:eastAsia="ja-JP"/>
        </w:rPr>
        <w:t>.</w:t>
      </w:r>
      <w:r w:rsidR="005D68E2">
        <w:rPr>
          <w:rFonts w:ascii="Arial" w:hAnsi="Arial" w:cs="Arial"/>
          <w:lang w:eastAsia="ja-JP"/>
        </w:rPr>
        <w:t xml:space="preserve"> The paper </w:t>
      </w:r>
      <w:r w:rsidR="00D65A88">
        <w:rPr>
          <w:rFonts w:ascii="Arial" w:hAnsi="Arial" w:cs="Arial"/>
          <w:lang w:eastAsia="ja-JP"/>
        </w:rPr>
        <w:t xml:space="preserve">also </w:t>
      </w:r>
      <w:r w:rsidR="005D68E2">
        <w:rPr>
          <w:rFonts w:ascii="Arial" w:hAnsi="Arial" w:cs="Arial"/>
          <w:lang w:eastAsia="ja-JP"/>
        </w:rPr>
        <w:t xml:space="preserve">proposes </w:t>
      </w:r>
      <w:r w:rsidR="00B538A0">
        <w:rPr>
          <w:rFonts w:ascii="Arial" w:hAnsi="Arial" w:cs="Arial"/>
          <w:lang w:eastAsia="ja-JP"/>
        </w:rPr>
        <w:t xml:space="preserve">to introduce </w:t>
      </w:r>
      <w:r w:rsidR="001A017F">
        <w:rPr>
          <w:rFonts w:ascii="Arial" w:hAnsi="Arial" w:cs="Arial"/>
          <w:lang w:eastAsia="ja-JP"/>
        </w:rPr>
        <w:t xml:space="preserve">a </w:t>
      </w:r>
      <w:r w:rsidR="00B538A0">
        <w:rPr>
          <w:rFonts w:ascii="Arial" w:hAnsi="Arial" w:cs="Arial"/>
          <w:lang w:eastAsia="ja-JP"/>
        </w:rPr>
        <w:t>work item to define th</w:t>
      </w:r>
      <w:r w:rsidR="001A017F">
        <w:rPr>
          <w:rFonts w:ascii="Arial" w:hAnsi="Arial" w:cs="Arial"/>
          <w:lang w:eastAsia="ja-JP"/>
        </w:rPr>
        <w:t>is</w:t>
      </w:r>
      <w:r w:rsidR="00B538A0">
        <w:rPr>
          <w:rFonts w:ascii="Arial" w:hAnsi="Arial" w:cs="Arial"/>
          <w:lang w:eastAsia="ja-JP"/>
        </w:rPr>
        <w:t xml:space="preserve"> band in 3GPP</w:t>
      </w:r>
      <w:r w:rsidR="00D65A88">
        <w:rPr>
          <w:rFonts w:ascii="Arial" w:hAnsi="Arial" w:cs="Arial"/>
          <w:lang w:eastAsia="ja-JP"/>
        </w:rPr>
        <w:t xml:space="preserve"> as part of Rel-</w:t>
      </w:r>
      <w:r w:rsidR="00AC0DBC">
        <w:rPr>
          <w:rFonts w:ascii="Arial" w:hAnsi="Arial" w:cs="Arial"/>
          <w:lang w:eastAsia="ja-JP"/>
        </w:rPr>
        <w:t>20</w:t>
      </w:r>
      <w:r w:rsidR="00D65A88">
        <w:rPr>
          <w:rFonts w:ascii="Arial" w:hAnsi="Arial" w:cs="Arial"/>
          <w:lang w:eastAsia="ja-JP"/>
        </w:rPr>
        <w:t xml:space="preserve"> work</w:t>
      </w:r>
      <w:r w:rsidR="005D68E2">
        <w:rPr>
          <w:rFonts w:ascii="Arial" w:hAnsi="Arial" w:cs="Arial"/>
          <w:lang w:eastAsia="ja-JP"/>
        </w:rPr>
        <w:t xml:space="preserve">. </w:t>
      </w:r>
    </w:p>
    <w:p w14:paraId="19F368F8" w14:textId="4BF1C887" w:rsidR="009B19DA" w:rsidRDefault="009B19DA" w:rsidP="009B19DA">
      <w:pPr>
        <w:pStyle w:val="Heading1"/>
        <w:rPr>
          <w:rFonts w:cs="Arial"/>
          <w:lang w:eastAsia="ja-JP"/>
        </w:rPr>
      </w:pPr>
      <w:bookmarkStart w:id="5" w:name="_Toc443593759"/>
      <w:bookmarkStart w:id="6" w:name="_Toc460338137"/>
      <w:bookmarkStart w:id="7" w:name="_Toc492043890"/>
      <w:bookmarkStart w:id="8" w:name="_Toc492044144"/>
      <w:bookmarkStart w:id="9" w:name="_Toc494295307"/>
      <w:r w:rsidRPr="00787CA7">
        <w:rPr>
          <w:rFonts w:eastAsia="SimSun" w:cs="Arial"/>
          <w:lang w:eastAsia="zh-CN"/>
        </w:rPr>
        <w:t>2</w:t>
      </w:r>
      <w:r w:rsidRPr="00787CA7">
        <w:rPr>
          <w:rFonts w:cs="Arial"/>
          <w:lang w:eastAsia="ja-JP"/>
        </w:rPr>
        <w:t>. Discussion</w:t>
      </w:r>
    </w:p>
    <w:p w14:paraId="15A6AD99" w14:textId="290BA50F" w:rsidR="00665DE0" w:rsidRPr="00665DE0" w:rsidRDefault="00665DE0" w:rsidP="00665DE0">
      <w:pPr>
        <w:pStyle w:val="Heading2"/>
        <w:rPr>
          <w:lang w:eastAsia="ja-JP"/>
        </w:rPr>
      </w:pPr>
      <w:r>
        <w:rPr>
          <w:lang w:eastAsia="ja-JP"/>
        </w:rPr>
        <w:t xml:space="preserve">2.1 </w:t>
      </w:r>
      <w:r w:rsidR="004C5531">
        <w:rPr>
          <w:lang w:eastAsia="ja-JP"/>
        </w:rPr>
        <w:t>Background</w:t>
      </w:r>
      <w:r w:rsidR="00554DE1">
        <w:rPr>
          <w:lang w:eastAsia="ja-JP"/>
        </w:rPr>
        <w:t xml:space="preserve"> and context</w:t>
      </w:r>
    </w:p>
    <w:p w14:paraId="068F60CD" w14:textId="77777777" w:rsidR="00E60B85" w:rsidRPr="00E60B85" w:rsidRDefault="00E60B85" w:rsidP="00D81179">
      <w:pPr>
        <w:pStyle w:val="BodyText"/>
        <w:rPr>
          <w:rFonts w:ascii="Arial" w:hAnsi="Arial" w:cs="Arial"/>
        </w:rPr>
      </w:pPr>
      <w:r w:rsidRPr="00E60B85">
        <w:rPr>
          <w:rFonts w:ascii="Arial" w:hAnsi="Arial" w:cs="Arial"/>
        </w:rPr>
        <w:t>The introduction of Non-Terrestrial Networks (NTN) into 3GPP NR specifications has significantly expanded the scope of cellular connectivity, enabling coverage in previously unreachable areas through satellite systems. With the successful definition of NTN bands in prior releases — including n255, n256 (Rel-17), n254 (Rel-18), and n252 (Rel-19) — the 3GPP ecosystem now has a robust technical framework to support satellite-based NR communications.</w:t>
      </w:r>
    </w:p>
    <w:p w14:paraId="0DD2695D" w14:textId="06501857" w:rsidR="00E60B85" w:rsidRDefault="00E60B85" w:rsidP="00D81179">
      <w:pPr>
        <w:pStyle w:val="BodyText"/>
        <w:rPr>
          <w:rFonts w:ascii="Arial" w:hAnsi="Arial" w:cs="Arial"/>
        </w:rPr>
      </w:pPr>
      <w:r w:rsidRPr="00E60B85">
        <w:rPr>
          <w:rFonts w:ascii="Arial" w:hAnsi="Arial" w:cs="Arial"/>
        </w:rPr>
        <w:t>In March 2024, the U.S. Federal Communications Commission (FCC) formally adopted rules under the "Supplemental Coverage from Space" (SCS</w:t>
      </w:r>
      <w:r w:rsidR="0088298C">
        <w:rPr>
          <w:rFonts w:ascii="Arial" w:hAnsi="Arial" w:cs="Arial"/>
        </w:rPr>
        <w:t>,</w:t>
      </w:r>
      <w:r w:rsidR="0014117A">
        <w:rPr>
          <w:rFonts w:ascii="Arial" w:hAnsi="Arial" w:cs="Arial"/>
        </w:rPr>
        <w:t xml:space="preserve"> </w:t>
      </w:r>
      <w:r w:rsidR="005575B7">
        <w:rPr>
          <w:rFonts w:ascii="Arial" w:hAnsi="Arial" w:cs="Arial"/>
        </w:rPr>
        <w:t>not to be confused with</w:t>
      </w:r>
      <w:r w:rsidR="0014117A">
        <w:rPr>
          <w:rFonts w:ascii="Arial" w:hAnsi="Arial" w:cs="Arial"/>
        </w:rPr>
        <w:t xml:space="preserve"> Subcarrier Spacing</w:t>
      </w:r>
      <w:r w:rsidRPr="00E60B85">
        <w:rPr>
          <w:rFonts w:ascii="Arial" w:hAnsi="Arial" w:cs="Arial"/>
        </w:rPr>
        <w:t>) initiative</w:t>
      </w:r>
      <w:r w:rsidR="003F7327">
        <w:rPr>
          <w:rFonts w:ascii="Arial" w:hAnsi="Arial" w:cs="Arial"/>
        </w:rPr>
        <w:t xml:space="preserve"> </w:t>
      </w:r>
      <w:r w:rsidR="003F7327">
        <w:rPr>
          <w:rFonts w:ascii="Arial" w:hAnsi="Arial" w:cs="Arial"/>
        </w:rPr>
        <w:fldChar w:fldCharType="begin"/>
      </w:r>
      <w:r w:rsidR="003F7327">
        <w:rPr>
          <w:rFonts w:ascii="Arial" w:hAnsi="Arial" w:cs="Arial"/>
        </w:rPr>
        <w:instrText xml:space="preserve"> REF _Ref214982085 \r \h </w:instrText>
      </w:r>
      <w:r w:rsidR="003F7327">
        <w:rPr>
          <w:rFonts w:ascii="Arial" w:hAnsi="Arial" w:cs="Arial"/>
        </w:rPr>
      </w:r>
      <w:r w:rsidR="003F7327">
        <w:rPr>
          <w:rFonts w:ascii="Arial" w:hAnsi="Arial" w:cs="Arial"/>
        </w:rPr>
        <w:fldChar w:fldCharType="separate"/>
      </w:r>
      <w:r w:rsidR="003F7327">
        <w:rPr>
          <w:rFonts w:ascii="Arial" w:hAnsi="Arial" w:cs="Arial"/>
        </w:rPr>
        <w:t>[3]</w:t>
      </w:r>
      <w:r w:rsidR="003F7327">
        <w:rPr>
          <w:rFonts w:ascii="Arial" w:hAnsi="Arial" w:cs="Arial"/>
        </w:rPr>
        <w:fldChar w:fldCharType="end"/>
      </w:r>
      <w:r w:rsidRPr="00E60B85">
        <w:rPr>
          <w:rFonts w:ascii="Arial" w:hAnsi="Arial" w:cs="Arial"/>
        </w:rPr>
        <w:t>. This regulatory action allows terrestrial Mobile Network Operators (MNOs) to collaborate with non-geostationary satellite operators to offer coverage using licensed terrestrial spectrum. The rule enables direct-to-device (D2D) services for standard 3GPP UEs, expanding service reach into underserved and remote regions.</w:t>
      </w:r>
    </w:p>
    <w:p w14:paraId="568D2903" w14:textId="69EC0A2C" w:rsidR="00D5564D" w:rsidRPr="00E60B85" w:rsidRDefault="00D5564D" w:rsidP="00324E07">
      <w:pPr>
        <w:pStyle w:val="BodyText"/>
        <w:rPr>
          <w:rFonts w:ascii="Arial" w:hAnsi="Arial" w:cs="Arial"/>
        </w:rPr>
      </w:pPr>
      <w:r>
        <w:rPr>
          <w:rFonts w:ascii="Arial" w:hAnsi="Arial" w:cs="Arial"/>
        </w:rPr>
        <w:t>During the FC</w:t>
      </w:r>
      <w:r w:rsidR="00E045C0">
        <w:rPr>
          <w:rFonts w:ascii="Arial" w:hAnsi="Arial" w:cs="Arial"/>
        </w:rPr>
        <w:t>C SCS</w:t>
      </w:r>
      <w:r w:rsidR="00A72842">
        <w:rPr>
          <w:rFonts w:ascii="Arial" w:hAnsi="Arial" w:cs="Arial"/>
        </w:rPr>
        <w:t xml:space="preserve"> proceedings</w:t>
      </w:r>
      <w:r w:rsidR="00E045C0">
        <w:rPr>
          <w:rFonts w:ascii="Arial" w:hAnsi="Arial" w:cs="Arial"/>
        </w:rPr>
        <w:t xml:space="preserve">, coexistence with other services, including satellite </w:t>
      </w:r>
      <w:r w:rsidR="002E6649">
        <w:rPr>
          <w:rFonts w:ascii="Arial" w:hAnsi="Arial" w:cs="Arial"/>
        </w:rPr>
        <w:t>services in Band 256/n256 was studied in detail</w:t>
      </w:r>
      <w:r w:rsidR="0010498F">
        <w:rPr>
          <w:rFonts w:ascii="Arial" w:hAnsi="Arial" w:cs="Arial"/>
        </w:rPr>
        <w:t xml:space="preserve">, </w:t>
      </w:r>
      <w:r w:rsidR="000A652C">
        <w:rPr>
          <w:rFonts w:ascii="Arial" w:hAnsi="Arial" w:cs="Arial"/>
        </w:rPr>
        <w:t>including</w:t>
      </w:r>
      <w:r w:rsidR="0010498F">
        <w:rPr>
          <w:rFonts w:ascii="Arial" w:hAnsi="Arial" w:cs="Arial"/>
        </w:rPr>
        <w:t xml:space="preserve"> </w:t>
      </w:r>
      <w:r w:rsidR="00A72842">
        <w:rPr>
          <w:rFonts w:ascii="Arial" w:hAnsi="Arial" w:cs="Arial"/>
        </w:rPr>
        <w:t>concerns raised about the</w:t>
      </w:r>
      <w:r w:rsidR="0010498F">
        <w:rPr>
          <w:rFonts w:ascii="Arial" w:hAnsi="Arial" w:cs="Arial"/>
        </w:rPr>
        <w:t xml:space="preserve"> overlap between the PCS </w:t>
      </w:r>
      <w:r w:rsidR="000A652C">
        <w:rPr>
          <w:rFonts w:ascii="Arial" w:hAnsi="Arial" w:cs="Arial"/>
        </w:rPr>
        <w:t xml:space="preserve">band </w:t>
      </w:r>
      <w:r w:rsidR="0010498F">
        <w:rPr>
          <w:rFonts w:ascii="Arial" w:hAnsi="Arial" w:cs="Arial"/>
        </w:rPr>
        <w:t xml:space="preserve">downlink and the B256/n256 uplink. </w:t>
      </w:r>
      <w:r w:rsidR="00A72842">
        <w:rPr>
          <w:rFonts w:ascii="Arial" w:hAnsi="Arial" w:cs="Arial"/>
        </w:rPr>
        <w:t xml:space="preserve">The FCC studied the issue in detail during the process, requested more information from the parties involved, and in the end </w:t>
      </w:r>
      <w:r w:rsidR="00E53614" w:rsidRPr="00E53614">
        <w:rPr>
          <w:rFonts w:ascii="Arial" w:hAnsi="Arial" w:cs="Arial"/>
        </w:rPr>
        <w:t>conclud</w:t>
      </w:r>
      <w:r w:rsidR="007857CF">
        <w:rPr>
          <w:rFonts w:ascii="Arial" w:hAnsi="Arial" w:cs="Arial"/>
        </w:rPr>
        <w:t>ed</w:t>
      </w:r>
      <w:r w:rsidR="00E53614" w:rsidRPr="00E53614">
        <w:rPr>
          <w:rFonts w:ascii="Arial" w:hAnsi="Arial" w:cs="Arial"/>
        </w:rPr>
        <w:t xml:space="preserve"> SpaceX </w:t>
      </w:r>
      <w:r w:rsidR="00D711A9">
        <w:rPr>
          <w:rFonts w:ascii="Arial" w:hAnsi="Arial" w:cs="Arial"/>
        </w:rPr>
        <w:t>“</w:t>
      </w:r>
      <w:r w:rsidR="008E6FB8" w:rsidRPr="008E6FB8">
        <w:rPr>
          <w:rFonts w:ascii="Arial" w:hAnsi="Arial" w:cs="Arial"/>
        </w:rPr>
        <w:t>therefore will maintain 100% of the</w:t>
      </w:r>
      <w:r w:rsidR="008E6FB8">
        <w:rPr>
          <w:rFonts w:ascii="Arial" w:hAnsi="Arial" w:cs="Arial"/>
        </w:rPr>
        <w:t xml:space="preserve"> </w:t>
      </w:r>
      <w:r w:rsidR="008E6FB8" w:rsidRPr="008E6FB8">
        <w:rPr>
          <w:rFonts w:ascii="Arial" w:hAnsi="Arial" w:cs="Arial"/>
        </w:rPr>
        <w:t>time an interference level below the harmful interference threshold for Omnispace satellites and other satellites performing uplink operations in the 1990-1995 MHz band.</w:t>
      </w:r>
      <w:r w:rsidR="00A63D15">
        <w:rPr>
          <w:rFonts w:ascii="Arial" w:hAnsi="Arial" w:cs="Arial"/>
        </w:rPr>
        <w:t xml:space="preserve">” </w:t>
      </w:r>
      <w:r w:rsidR="00A63D15">
        <w:rPr>
          <w:rFonts w:ascii="Arial" w:hAnsi="Arial" w:cs="Arial"/>
        </w:rPr>
        <w:fldChar w:fldCharType="begin"/>
      </w:r>
      <w:r w:rsidR="00A63D15">
        <w:rPr>
          <w:rFonts w:ascii="Arial" w:hAnsi="Arial" w:cs="Arial"/>
        </w:rPr>
        <w:instrText xml:space="preserve"> REF _Ref214982348 \r \h </w:instrText>
      </w:r>
      <w:r w:rsidR="00A63D15">
        <w:rPr>
          <w:rFonts w:ascii="Arial" w:hAnsi="Arial" w:cs="Arial"/>
        </w:rPr>
      </w:r>
      <w:r w:rsidR="00A63D15">
        <w:rPr>
          <w:rFonts w:ascii="Arial" w:hAnsi="Arial" w:cs="Arial"/>
        </w:rPr>
        <w:fldChar w:fldCharType="separate"/>
      </w:r>
      <w:r w:rsidR="00A63D15">
        <w:rPr>
          <w:rFonts w:ascii="Arial" w:hAnsi="Arial" w:cs="Arial"/>
        </w:rPr>
        <w:t>[4]</w:t>
      </w:r>
      <w:r w:rsidR="00A63D15">
        <w:rPr>
          <w:rFonts w:ascii="Arial" w:hAnsi="Arial" w:cs="Arial"/>
        </w:rPr>
        <w:fldChar w:fldCharType="end"/>
      </w:r>
      <w:r w:rsidR="00BE0945" w:rsidRPr="00714701">
        <w:rPr>
          <w:rFonts w:ascii="Arial" w:hAnsi="Arial" w:cs="Arial"/>
        </w:rPr>
        <w:t xml:space="preserve"> T</w:t>
      </w:r>
      <w:r w:rsidR="00AF5CEA">
        <w:rPr>
          <w:rFonts w:ascii="Arial" w:hAnsi="Arial" w:cs="Arial"/>
        </w:rPr>
        <w:t>he Order and Authorization also states, “</w:t>
      </w:r>
      <w:r w:rsidR="008A4174" w:rsidRPr="008A4174">
        <w:rPr>
          <w:rFonts w:ascii="Arial" w:hAnsi="Arial" w:cs="Arial"/>
        </w:rPr>
        <w:t>Should harmful interference ever occur, under the SCS rules, SpaceX must cease such</w:t>
      </w:r>
      <w:r w:rsidR="00D84C85" w:rsidRPr="00D84C85">
        <w:t xml:space="preserve"> </w:t>
      </w:r>
      <w:r w:rsidR="00D84C85" w:rsidRPr="00D84C85">
        <w:rPr>
          <w:rFonts w:ascii="Arial" w:hAnsi="Arial" w:cs="Arial"/>
        </w:rPr>
        <w:t>operations.</w:t>
      </w:r>
      <w:r w:rsidR="000976A7">
        <w:rPr>
          <w:rFonts w:ascii="Arial" w:hAnsi="Arial" w:cs="Arial"/>
        </w:rPr>
        <w:t>”</w:t>
      </w:r>
      <w:r w:rsidR="00133462">
        <w:rPr>
          <w:rFonts w:ascii="Arial" w:hAnsi="Arial" w:cs="Arial"/>
        </w:rPr>
        <w:fldChar w:fldCharType="begin"/>
      </w:r>
      <w:r w:rsidR="00133462">
        <w:rPr>
          <w:rFonts w:ascii="Arial" w:hAnsi="Arial" w:cs="Arial"/>
        </w:rPr>
        <w:instrText xml:space="preserve"> REF _Ref214982348 \r \h </w:instrText>
      </w:r>
      <w:r w:rsidR="00133462">
        <w:rPr>
          <w:rFonts w:ascii="Arial" w:hAnsi="Arial" w:cs="Arial"/>
        </w:rPr>
      </w:r>
      <w:r w:rsidR="00133462">
        <w:rPr>
          <w:rFonts w:ascii="Arial" w:hAnsi="Arial" w:cs="Arial"/>
        </w:rPr>
        <w:fldChar w:fldCharType="separate"/>
      </w:r>
      <w:r w:rsidR="00133462">
        <w:rPr>
          <w:rFonts w:ascii="Arial" w:hAnsi="Arial" w:cs="Arial"/>
        </w:rPr>
        <w:t>[4]</w:t>
      </w:r>
      <w:r w:rsidR="00133462">
        <w:rPr>
          <w:rFonts w:ascii="Arial" w:hAnsi="Arial" w:cs="Arial"/>
        </w:rPr>
        <w:fldChar w:fldCharType="end"/>
      </w:r>
      <w:r w:rsidR="00324E07">
        <w:rPr>
          <w:rFonts w:ascii="Arial" w:hAnsi="Arial" w:cs="Arial"/>
        </w:rPr>
        <w:t xml:space="preserve"> This </w:t>
      </w:r>
      <w:r w:rsidR="00C158BB">
        <w:rPr>
          <w:rFonts w:ascii="Arial" w:hAnsi="Arial" w:cs="Arial"/>
        </w:rPr>
        <w:t>reiterates what was stated in the</w:t>
      </w:r>
      <w:r w:rsidR="00324E07">
        <w:rPr>
          <w:rFonts w:ascii="Arial" w:hAnsi="Arial" w:cs="Arial"/>
        </w:rPr>
        <w:t xml:space="preserve"> </w:t>
      </w:r>
      <w:r w:rsidR="00714701" w:rsidRPr="00714701">
        <w:rPr>
          <w:rFonts w:ascii="Arial" w:hAnsi="Arial" w:cs="Arial"/>
        </w:rPr>
        <w:t xml:space="preserve">FCC Report and Order </w:t>
      </w:r>
      <w:r w:rsidR="00C158BB">
        <w:rPr>
          <w:rFonts w:ascii="Arial" w:hAnsi="Arial" w:cs="Arial"/>
        </w:rPr>
        <w:t xml:space="preserve">on SCS </w:t>
      </w:r>
      <w:r w:rsidR="00324E07">
        <w:rPr>
          <w:rFonts w:ascii="Arial" w:hAnsi="Arial" w:cs="Arial"/>
        </w:rPr>
        <w:t xml:space="preserve">which </w:t>
      </w:r>
      <w:r w:rsidR="00714701" w:rsidRPr="00714701">
        <w:rPr>
          <w:rFonts w:ascii="Arial" w:hAnsi="Arial" w:cs="Arial"/>
        </w:rPr>
        <w:t>stated that they</w:t>
      </w:r>
      <w:r w:rsidR="00714701">
        <w:t xml:space="preserve"> “</w:t>
      </w:r>
      <w:r w:rsidR="00BE0945" w:rsidRPr="00BE0945">
        <w:rPr>
          <w:rFonts w:ascii="Arial" w:hAnsi="Arial" w:cs="Arial"/>
        </w:rPr>
        <w:t>are enabling certain SCS operations domestically in the United States while also reminding our licensees that SCS operations shall not cause harmful interference to other countries’ operations that conform to the ITU Radio Regulations and shall eliminate any harmful interference immediately. We will continue to monitor ongoing international work on SCS and adjust our approach as needed. We believe, however, that the record in this proceeding provides a sufficient basis for moving forward with authorizing SCS services and adopting rules applicable to their operation.</w:t>
      </w:r>
      <w:r w:rsidR="00714701">
        <w:rPr>
          <w:rFonts w:ascii="Arial" w:hAnsi="Arial" w:cs="Arial"/>
        </w:rPr>
        <w:t>”</w:t>
      </w:r>
      <w:r w:rsidR="00916192">
        <w:rPr>
          <w:rFonts w:ascii="Arial" w:hAnsi="Arial" w:cs="Arial"/>
        </w:rPr>
        <w:fldChar w:fldCharType="begin"/>
      </w:r>
      <w:r w:rsidR="00916192">
        <w:rPr>
          <w:rFonts w:ascii="Arial" w:hAnsi="Arial" w:cs="Arial"/>
        </w:rPr>
        <w:instrText xml:space="preserve"> REF _Ref214982085 \r \h </w:instrText>
      </w:r>
      <w:r w:rsidR="00916192">
        <w:rPr>
          <w:rFonts w:ascii="Arial" w:hAnsi="Arial" w:cs="Arial"/>
        </w:rPr>
      </w:r>
      <w:r w:rsidR="00916192">
        <w:rPr>
          <w:rFonts w:ascii="Arial" w:hAnsi="Arial" w:cs="Arial"/>
        </w:rPr>
        <w:fldChar w:fldCharType="separate"/>
      </w:r>
      <w:r w:rsidR="00916192">
        <w:rPr>
          <w:rFonts w:ascii="Arial" w:hAnsi="Arial" w:cs="Arial"/>
        </w:rPr>
        <w:t>[3]</w:t>
      </w:r>
      <w:r w:rsidR="00916192">
        <w:rPr>
          <w:rFonts w:ascii="Arial" w:hAnsi="Arial" w:cs="Arial"/>
        </w:rPr>
        <w:fldChar w:fldCharType="end"/>
      </w:r>
      <w:r w:rsidR="00320129">
        <w:rPr>
          <w:rFonts w:ascii="Arial" w:hAnsi="Arial" w:cs="Arial"/>
        </w:rPr>
        <w:t xml:space="preserve"> </w:t>
      </w:r>
    </w:p>
    <w:p w14:paraId="6B168813" w14:textId="20447E82" w:rsidR="00E60B85" w:rsidRDefault="00E60B85" w:rsidP="00D81179">
      <w:pPr>
        <w:pStyle w:val="BodyText"/>
        <w:rPr>
          <w:rFonts w:ascii="Arial" w:hAnsi="Arial" w:cs="Arial"/>
        </w:rPr>
      </w:pPr>
      <w:r w:rsidRPr="00E60B85">
        <w:rPr>
          <w:rFonts w:ascii="Arial" w:hAnsi="Arial" w:cs="Arial"/>
        </w:rPr>
        <w:t xml:space="preserve">Building upon this, T-Mobile USA and Starlink initiated LTE-based SCS services in the PCS G-block (1910–1915 MHz UL, 1990–1995 MHz DL), validating the feasibility of spaceborne services using existing mobile spectrum. As industry transitions from </w:t>
      </w:r>
      <w:r w:rsidR="00700AAB">
        <w:rPr>
          <w:rFonts w:ascii="Arial" w:hAnsi="Arial" w:cs="Arial"/>
        </w:rPr>
        <w:t xml:space="preserve">proprietary </w:t>
      </w:r>
      <w:r w:rsidRPr="00E60B85">
        <w:rPr>
          <w:rFonts w:ascii="Arial" w:hAnsi="Arial" w:cs="Arial"/>
        </w:rPr>
        <w:t xml:space="preserve">LTE </w:t>
      </w:r>
      <w:r w:rsidR="00700AAB">
        <w:rPr>
          <w:rFonts w:ascii="Arial" w:hAnsi="Arial" w:cs="Arial"/>
        </w:rPr>
        <w:t xml:space="preserve">solutions </w:t>
      </w:r>
      <w:r w:rsidRPr="00E60B85">
        <w:rPr>
          <w:rFonts w:ascii="Arial" w:hAnsi="Arial" w:cs="Arial"/>
        </w:rPr>
        <w:t>to NR, standardization of a corresponding NR NTN band is both timely and essential.</w:t>
      </w:r>
    </w:p>
    <w:p w14:paraId="38BC10A0" w14:textId="77777777" w:rsidR="00D728D8" w:rsidRDefault="00347D68" w:rsidP="00D81179">
      <w:pPr>
        <w:pStyle w:val="BodyText"/>
        <w:rPr>
          <w:rFonts w:ascii="Arial" w:hAnsi="Arial" w:cs="Arial"/>
        </w:rPr>
      </w:pPr>
      <w:r>
        <w:rPr>
          <w:rFonts w:ascii="Arial" w:hAnsi="Arial" w:cs="Arial"/>
        </w:rPr>
        <w:t>Noting that “</w:t>
      </w:r>
      <w:r w:rsidRPr="00347D68">
        <w:rPr>
          <w:rFonts w:ascii="Arial" w:hAnsi="Arial" w:cs="Arial"/>
        </w:rPr>
        <w:t>any expansion of mobile coverage to underserved and unserved areas of the country could provide significant benefit to Canadians</w:t>
      </w:r>
      <w:r>
        <w:rPr>
          <w:rFonts w:ascii="Arial" w:hAnsi="Arial" w:cs="Arial"/>
        </w:rPr>
        <w:t xml:space="preserve">”, </w:t>
      </w:r>
      <w:r w:rsidR="00C4508A">
        <w:rPr>
          <w:rFonts w:ascii="Arial" w:hAnsi="Arial" w:cs="Arial"/>
        </w:rPr>
        <w:t>Canada’s regulator, ISED, introduced a similar framework as the FCC in February 2025</w:t>
      </w:r>
      <w:r w:rsidR="0084138D">
        <w:rPr>
          <w:rFonts w:ascii="Arial" w:hAnsi="Arial" w:cs="Arial"/>
        </w:rPr>
        <w:t xml:space="preserve"> </w:t>
      </w:r>
      <w:r w:rsidR="0084138D">
        <w:rPr>
          <w:rFonts w:ascii="Arial" w:hAnsi="Arial" w:cs="Arial"/>
        </w:rPr>
        <w:fldChar w:fldCharType="begin"/>
      </w:r>
      <w:r w:rsidR="0084138D">
        <w:rPr>
          <w:rFonts w:ascii="Arial" w:hAnsi="Arial" w:cs="Arial"/>
        </w:rPr>
        <w:instrText xml:space="preserve"> REF _Ref215041847 \r \h </w:instrText>
      </w:r>
      <w:r w:rsidR="0084138D">
        <w:rPr>
          <w:rFonts w:ascii="Arial" w:hAnsi="Arial" w:cs="Arial"/>
        </w:rPr>
      </w:r>
      <w:r w:rsidR="0084138D">
        <w:rPr>
          <w:rFonts w:ascii="Arial" w:hAnsi="Arial" w:cs="Arial"/>
        </w:rPr>
        <w:fldChar w:fldCharType="separate"/>
      </w:r>
      <w:r w:rsidR="0084138D">
        <w:rPr>
          <w:rFonts w:ascii="Arial" w:hAnsi="Arial" w:cs="Arial"/>
        </w:rPr>
        <w:t>[7]</w:t>
      </w:r>
      <w:r w:rsidR="0084138D">
        <w:rPr>
          <w:rFonts w:ascii="Arial" w:hAnsi="Arial" w:cs="Arial"/>
        </w:rPr>
        <w:fldChar w:fldCharType="end"/>
      </w:r>
      <w:r w:rsidR="00C4508A">
        <w:rPr>
          <w:rFonts w:ascii="Arial" w:hAnsi="Arial" w:cs="Arial"/>
        </w:rPr>
        <w:t>.</w:t>
      </w:r>
      <w:r w:rsidR="0084138D">
        <w:rPr>
          <w:rFonts w:ascii="Arial" w:hAnsi="Arial" w:cs="Arial"/>
        </w:rPr>
        <w:t xml:space="preserve"> It permits MNOs to provide SCS (termed Supplemental Mobile Coverage </w:t>
      </w:r>
      <w:proofErr w:type="gramStart"/>
      <w:r w:rsidR="0084138D">
        <w:rPr>
          <w:rFonts w:ascii="Arial" w:hAnsi="Arial" w:cs="Arial"/>
        </w:rPr>
        <w:t>From</w:t>
      </w:r>
      <w:proofErr w:type="gramEnd"/>
      <w:r w:rsidR="0084138D">
        <w:rPr>
          <w:rFonts w:ascii="Arial" w:hAnsi="Arial" w:cs="Arial"/>
        </w:rPr>
        <w:t xml:space="preserve"> </w:t>
      </w:r>
      <w:r w:rsidR="0084138D">
        <w:rPr>
          <w:rFonts w:ascii="Arial" w:hAnsi="Arial" w:cs="Arial"/>
        </w:rPr>
        <w:lastRenderedPageBreak/>
        <w:t>Space)</w:t>
      </w:r>
      <w:r>
        <w:rPr>
          <w:rFonts w:ascii="Arial" w:hAnsi="Arial" w:cs="Arial"/>
        </w:rPr>
        <w:t xml:space="preserve"> to underserved and unserved users</w:t>
      </w:r>
      <w:r w:rsidR="0084138D">
        <w:rPr>
          <w:rFonts w:ascii="Arial" w:hAnsi="Arial" w:cs="Arial"/>
        </w:rPr>
        <w:t xml:space="preserve"> </w:t>
      </w:r>
      <w:r>
        <w:rPr>
          <w:rFonts w:ascii="Arial" w:hAnsi="Arial" w:cs="Arial"/>
        </w:rPr>
        <w:t>over</w:t>
      </w:r>
      <w:r w:rsidR="0084138D">
        <w:rPr>
          <w:rFonts w:ascii="Arial" w:hAnsi="Arial" w:cs="Arial"/>
        </w:rPr>
        <w:t xml:space="preserve"> </w:t>
      </w:r>
      <w:r w:rsidR="00D728D8">
        <w:rPr>
          <w:rFonts w:ascii="Arial" w:hAnsi="Arial" w:cs="Arial"/>
        </w:rPr>
        <w:t>a selection of</w:t>
      </w:r>
      <w:r w:rsidR="0084138D">
        <w:rPr>
          <w:rFonts w:ascii="Arial" w:hAnsi="Arial" w:cs="Arial"/>
        </w:rPr>
        <w:t xml:space="preserve"> terrestrial frequencies, including PCS. Per the Decision, “</w:t>
      </w:r>
      <w:r w:rsidR="0084138D" w:rsidRPr="0084138D">
        <w:rPr>
          <w:rFonts w:ascii="Arial" w:hAnsi="Arial" w:cs="Arial"/>
        </w:rPr>
        <w:t>Space stations providing SMCS are authorized on a no-interference, no-protection basis in accordance with </w:t>
      </w:r>
      <w:r w:rsidR="0084138D" w:rsidRPr="0084138D">
        <w:rPr>
          <w:rFonts w:ascii="Arial" w:hAnsi="Arial" w:cs="Arial"/>
          <w:b/>
          <w:bCs/>
        </w:rPr>
        <w:t>No 4.4</w:t>
      </w:r>
      <w:r w:rsidR="0084138D" w:rsidRPr="0084138D">
        <w:rPr>
          <w:rFonts w:ascii="Arial" w:hAnsi="Arial" w:cs="Arial"/>
        </w:rPr>
        <w:t> of the ITU </w:t>
      </w:r>
      <w:r w:rsidR="0084138D" w:rsidRPr="0084138D">
        <w:rPr>
          <w:rFonts w:ascii="Arial" w:hAnsi="Arial" w:cs="Arial"/>
          <w:i/>
          <w:iCs/>
        </w:rPr>
        <w:t>Radio Regulations</w:t>
      </w:r>
      <w:r w:rsidR="0084138D" w:rsidRPr="0084138D">
        <w:rPr>
          <w:rFonts w:ascii="Arial" w:hAnsi="Arial" w:cs="Arial"/>
        </w:rPr>
        <w:t> and the </w:t>
      </w:r>
      <w:r w:rsidR="0084138D" w:rsidRPr="0084138D">
        <w:rPr>
          <w:rFonts w:ascii="Arial" w:hAnsi="Arial" w:cs="Arial"/>
          <w:i/>
          <w:iCs/>
        </w:rPr>
        <w:t>Canadian Table of Frequency Allocations</w:t>
      </w:r>
      <w:r w:rsidR="0016693C">
        <w:rPr>
          <w:rFonts w:ascii="Arial" w:hAnsi="Arial" w:cs="Arial"/>
        </w:rPr>
        <w:t>” (CTFA). That is, a licensee that causes harmful interference to a station operating in accordance with ITU Radio Regulations and the CTFA, “</w:t>
      </w:r>
      <w:r w:rsidR="0016693C" w:rsidRPr="0016693C">
        <w:rPr>
          <w:rFonts w:ascii="Arial" w:hAnsi="Arial" w:cs="Arial"/>
        </w:rPr>
        <w:t>must immediately take steps to mitigate the interference, including, if necessary, ceasing the operations of their interfering space station.</w:t>
      </w:r>
      <w:r w:rsidR="0016693C">
        <w:rPr>
          <w:rFonts w:ascii="Arial" w:hAnsi="Arial" w:cs="Arial"/>
        </w:rPr>
        <w:t>”</w:t>
      </w:r>
      <w:r>
        <w:rPr>
          <w:rFonts w:ascii="Arial" w:hAnsi="Arial" w:cs="Arial"/>
        </w:rPr>
        <w:t xml:space="preserve"> </w:t>
      </w:r>
    </w:p>
    <w:p w14:paraId="770D155A" w14:textId="5DD9CA54" w:rsidR="0016693C" w:rsidRDefault="00347D68" w:rsidP="00D81179">
      <w:pPr>
        <w:pStyle w:val="BodyText"/>
        <w:rPr>
          <w:rFonts w:ascii="Arial" w:hAnsi="Arial" w:cs="Arial"/>
        </w:rPr>
      </w:pPr>
      <w:r>
        <w:rPr>
          <w:rFonts w:ascii="Arial" w:hAnsi="Arial" w:cs="Arial"/>
        </w:rPr>
        <w:t>Despite the strict regulations, ISED considers SCS services to be</w:t>
      </w:r>
      <w:r w:rsidR="00D728D8">
        <w:rPr>
          <w:rFonts w:ascii="Arial" w:hAnsi="Arial" w:cs="Arial"/>
        </w:rPr>
        <w:t xml:space="preserve"> both</w:t>
      </w:r>
      <w:r>
        <w:rPr>
          <w:rFonts w:ascii="Arial" w:hAnsi="Arial" w:cs="Arial"/>
        </w:rPr>
        <w:t xml:space="preserve"> viable</w:t>
      </w:r>
      <w:r w:rsidR="00D728D8">
        <w:rPr>
          <w:rFonts w:ascii="Arial" w:hAnsi="Arial" w:cs="Arial"/>
        </w:rPr>
        <w:t xml:space="preserve"> and valuable</w:t>
      </w:r>
      <w:r>
        <w:rPr>
          <w:rFonts w:ascii="Arial" w:hAnsi="Arial" w:cs="Arial"/>
        </w:rPr>
        <w:t xml:space="preserve"> in Canada. </w:t>
      </w:r>
      <w:r w:rsidR="0016693C">
        <w:rPr>
          <w:rFonts w:ascii="Arial" w:hAnsi="Arial" w:cs="Arial"/>
        </w:rPr>
        <w:t>Under the provisions allowed by the Decision, Rogers and Starlink launched SCS services in PCS spectrum in July 2025.</w:t>
      </w:r>
    </w:p>
    <w:p w14:paraId="32CE5EF0" w14:textId="6EE8CBE8" w:rsidR="00665DE0" w:rsidRDefault="00EB77FF" w:rsidP="004C5531">
      <w:pPr>
        <w:pStyle w:val="Heading2"/>
      </w:pPr>
      <w:bookmarkStart w:id="10" w:name="_Hlk203394031"/>
      <w:r>
        <w:t>2.</w:t>
      </w:r>
      <w:r w:rsidR="00954BCF">
        <w:t>2</w:t>
      </w:r>
      <w:r>
        <w:t xml:space="preserve"> </w:t>
      </w:r>
      <w:r w:rsidR="004C5531">
        <w:t>Motivation</w:t>
      </w:r>
    </w:p>
    <w:bookmarkEnd w:id="10"/>
    <w:p w14:paraId="2560A61F" w14:textId="262F9901" w:rsidR="006456D4" w:rsidRDefault="00681F3A" w:rsidP="00D81179">
      <w:pPr>
        <w:pStyle w:val="BodyText"/>
        <w:rPr>
          <w:rFonts w:ascii="Arial" w:hAnsi="Arial" w:cs="Arial"/>
        </w:rPr>
      </w:pPr>
      <w:r w:rsidRPr="00681F3A">
        <w:rPr>
          <w:rFonts w:ascii="Arial" w:hAnsi="Arial" w:cs="Arial"/>
        </w:rPr>
        <w:t xml:space="preserve">While re-using existing terrestrial NR bands (e.g., n25) for NTN was considered, this path would necessitate substantial modifications to current specifications, potentially impacting terrestrial deployments and introducing compatibility concerns. </w:t>
      </w:r>
      <w:r w:rsidR="006456D4">
        <w:rPr>
          <w:rFonts w:ascii="Arial" w:hAnsi="Arial" w:cs="Arial"/>
        </w:rPr>
        <w:t>For example:</w:t>
      </w:r>
    </w:p>
    <w:p w14:paraId="2280C4CF" w14:textId="14F42BBB" w:rsidR="006456D4" w:rsidRDefault="006456D4" w:rsidP="006456D4">
      <w:pPr>
        <w:pStyle w:val="BodyText"/>
        <w:numPr>
          <w:ilvl w:val="0"/>
          <w:numId w:val="37"/>
        </w:numPr>
        <w:rPr>
          <w:rFonts w:ascii="Arial" w:hAnsi="Arial" w:cs="Arial"/>
        </w:rPr>
      </w:pPr>
      <w:r>
        <w:rPr>
          <w:rFonts w:ascii="Arial" w:hAnsi="Arial" w:cs="Arial"/>
        </w:rPr>
        <w:t>38.331 points to 38.101-5 for “an NTN cell.”</w:t>
      </w:r>
    </w:p>
    <w:p w14:paraId="784F70FD" w14:textId="77777777" w:rsidR="000961A7" w:rsidRPr="000961A7" w:rsidRDefault="000961A7" w:rsidP="000961A7">
      <w:pPr>
        <w:pStyle w:val="BodyText"/>
        <w:numPr>
          <w:ilvl w:val="1"/>
          <w:numId w:val="37"/>
        </w:numPr>
        <w:rPr>
          <w:rFonts w:ascii="Arial" w:hAnsi="Arial" w:cs="Arial"/>
        </w:rPr>
      </w:pPr>
      <w:r w:rsidRPr="000961A7">
        <w:rPr>
          <w:rFonts w:ascii="Arial" w:hAnsi="Arial" w:cs="Arial"/>
        </w:rPr>
        <w:t xml:space="preserve">p-Max Value in dBm applicable for the intra-frequency neighbouring NR cells. If absent the UE applies the maximum power according to TS 38.101-1 [15] in case of an FR1 cell, TS 38.101-2 [39] in case of an FR2 cell or TS 38.101-5 [75] in case of an NTN cell. </w:t>
      </w:r>
    </w:p>
    <w:p w14:paraId="5104CA20" w14:textId="77777777" w:rsidR="006D6640" w:rsidRPr="006D6640" w:rsidRDefault="006D6640" w:rsidP="006D6640">
      <w:pPr>
        <w:pStyle w:val="BodyText"/>
        <w:numPr>
          <w:ilvl w:val="0"/>
          <w:numId w:val="37"/>
        </w:numPr>
        <w:rPr>
          <w:rFonts w:ascii="Arial" w:hAnsi="Arial" w:cs="Arial"/>
        </w:rPr>
      </w:pPr>
      <w:r w:rsidRPr="006D6640">
        <w:rPr>
          <w:rFonts w:ascii="Arial" w:hAnsi="Arial" w:cs="Arial"/>
        </w:rPr>
        <w:t xml:space="preserve">38.306 refers in many places to “NTN bands.” </w:t>
      </w:r>
    </w:p>
    <w:p w14:paraId="51B2BBBA" w14:textId="07EAA00F" w:rsidR="006456D4" w:rsidRDefault="00F11404" w:rsidP="006D6640">
      <w:pPr>
        <w:pStyle w:val="BodyText"/>
        <w:numPr>
          <w:ilvl w:val="0"/>
          <w:numId w:val="37"/>
        </w:numPr>
        <w:rPr>
          <w:rFonts w:ascii="Arial" w:hAnsi="Arial" w:cs="Arial"/>
        </w:rPr>
      </w:pPr>
      <w:r w:rsidRPr="00F11404">
        <w:rPr>
          <w:rFonts w:ascii="Arial" w:hAnsi="Arial" w:cs="Arial"/>
        </w:rPr>
        <w:t xml:space="preserve">For many IEs, 38.306 </w:t>
      </w:r>
      <w:r w:rsidR="00354AC1">
        <w:rPr>
          <w:rFonts w:ascii="Arial" w:hAnsi="Arial" w:cs="Arial"/>
        </w:rPr>
        <w:t>says that</w:t>
      </w:r>
      <w:r w:rsidR="00064440">
        <w:rPr>
          <w:rFonts w:ascii="Arial" w:hAnsi="Arial" w:cs="Arial"/>
        </w:rPr>
        <w:t xml:space="preserve"> some </w:t>
      </w:r>
      <w:r w:rsidR="00AB22A0">
        <w:rPr>
          <w:rFonts w:ascii="Arial" w:hAnsi="Arial" w:cs="Arial"/>
        </w:rPr>
        <w:t xml:space="preserve">fields </w:t>
      </w:r>
      <w:r w:rsidR="00064440">
        <w:rPr>
          <w:rFonts w:ascii="Arial" w:hAnsi="Arial" w:cs="Arial"/>
        </w:rPr>
        <w:t xml:space="preserve">are </w:t>
      </w:r>
      <w:r w:rsidRPr="00F11404">
        <w:rPr>
          <w:rFonts w:ascii="Arial" w:hAnsi="Arial" w:cs="Arial"/>
        </w:rPr>
        <w:t>“</w:t>
      </w:r>
      <w:r w:rsidR="00064440">
        <w:rPr>
          <w:rFonts w:ascii="Arial" w:hAnsi="Arial" w:cs="Arial"/>
        </w:rPr>
        <w:t xml:space="preserve">only applicable </w:t>
      </w:r>
      <w:r w:rsidRPr="00F11404">
        <w:rPr>
          <w:rFonts w:ascii="Arial" w:hAnsi="Arial" w:cs="Arial"/>
        </w:rPr>
        <w:t>bands in 38.101-5 and HAPS bands in 38.104.” If we start using TN bands defined in 38.101-1 for NTN, 36.306 does not point to these bands as being applicable for NTN.</w:t>
      </w:r>
    </w:p>
    <w:p w14:paraId="2D319D6C" w14:textId="520A3366" w:rsidR="00150FAB" w:rsidRPr="00150FAB" w:rsidRDefault="00BB0850" w:rsidP="00150FAB">
      <w:pPr>
        <w:pStyle w:val="BodyText"/>
        <w:numPr>
          <w:ilvl w:val="0"/>
          <w:numId w:val="37"/>
        </w:numPr>
        <w:rPr>
          <w:rFonts w:ascii="Arial" w:hAnsi="Arial" w:cs="Arial"/>
        </w:rPr>
      </w:pPr>
      <w:r>
        <w:rPr>
          <w:rFonts w:ascii="Arial" w:hAnsi="Arial" w:cs="Arial"/>
        </w:rPr>
        <w:t>For d</w:t>
      </w:r>
      <w:r w:rsidR="00150FAB" w:rsidRPr="00150FAB">
        <w:rPr>
          <w:rFonts w:ascii="Arial" w:hAnsi="Arial" w:cs="Arial"/>
        </w:rPr>
        <w:t>ozens of IEs 38.306 say</w:t>
      </w:r>
      <w:r>
        <w:rPr>
          <w:rFonts w:ascii="Arial" w:hAnsi="Arial" w:cs="Arial"/>
        </w:rPr>
        <w:t>s</w:t>
      </w:r>
      <w:r w:rsidR="00150FAB" w:rsidRPr="00150FAB">
        <w:rPr>
          <w:rFonts w:ascii="Arial" w:hAnsi="Arial" w:cs="Arial"/>
        </w:rPr>
        <w:t xml:space="preserve">, “For TN, the UE shall set the capability value consistently for all FDD-FR1 bands, all TDD-FR1 bands and all TDD-FR2 bands. For NTN, UE shall set the capability value consistently for all FDD-FR1 NTN bands and all FDD-FR2 NTN bands respectively.” If we use the same band for TN and NTN, then all the values shall be set with the capability value consistently for all FR1 TN and NTN bands. This limits implementation flexibility and </w:t>
      </w:r>
      <w:r w:rsidR="001B28CA">
        <w:rPr>
          <w:rFonts w:ascii="Arial" w:hAnsi="Arial" w:cs="Arial"/>
        </w:rPr>
        <w:t>w</w:t>
      </w:r>
      <w:r w:rsidR="00150FAB" w:rsidRPr="00150FAB">
        <w:rPr>
          <w:rFonts w:ascii="Arial" w:hAnsi="Arial" w:cs="Arial"/>
        </w:rPr>
        <w:t>ould be problematic</w:t>
      </w:r>
      <w:r w:rsidR="001B28CA">
        <w:rPr>
          <w:rFonts w:ascii="Arial" w:hAnsi="Arial" w:cs="Arial"/>
        </w:rPr>
        <w:t>.</w:t>
      </w:r>
    </w:p>
    <w:p w14:paraId="4CDA8C08" w14:textId="52754B69" w:rsidR="00E8020C" w:rsidRDefault="003C4C43" w:rsidP="00030502">
      <w:pPr>
        <w:pStyle w:val="BodyText"/>
        <w:numPr>
          <w:ilvl w:val="0"/>
          <w:numId w:val="37"/>
        </w:numPr>
        <w:rPr>
          <w:rFonts w:ascii="Arial" w:hAnsi="Arial" w:cs="Arial"/>
        </w:rPr>
      </w:pPr>
      <w:r>
        <w:rPr>
          <w:rFonts w:ascii="Arial" w:hAnsi="Arial" w:cs="Arial"/>
        </w:rPr>
        <w:t>For handovers, h</w:t>
      </w:r>
      <w:r w:rsidR="00FB7041" w:rsidRPr="00E8020C">
        <w:rPr>
          <w:rFonts w:ascii="Arial" w:hAnsi="Arial" w:cs="Arial"/>
        </w:rPr>
        <w:t xml:space="preserve">ow </w:t>
      </w:r>
      <w:r w:rsidR="003B0F97">
        <w:rPr>
          <w:rFonts w:ascii="Arial" w:hAnsi="Arial" w:cs="Arial"/>
        </w:rPr>
        <w:t>would</w:t>
      </w:r>
      <w:r w:rsidR="00FB7041" w:rsidRPr="00E8020C">
        <w:rPr>
          <w:rFonts w:ascii="Arial" w:hAnsi="Arial" w:cs="Arial"/>
        </w:rPr>
        <w:t xml:space="preserve"> a gNB know if a UE supports NTN on a given TN band, si</w:t>
      </w:r>
      <w:r w:rsidR="00E8020C" w:rsidRPr="00E8020C">
        <w:rPr>
          <w:rFonts w:ascii="Arial" w:hAnsi="Arial" w:cs="Arial"/>
        </w:rPr>
        <w:t xml:space="preserve">nce </w:t>
      </w:r>
      <w:r w:rsidR="001E6402" w:rsidRPr="00E42524">
        <w:rPr>
          <w:rFonts w:ascii="Arial" w:hAnsi="Arial" w:cs="Arial"/>
        </w:rPr>
        <w:t>nonTerrestrialNetwork-r17</w:t>
      </w:r>
      <w:r w:rsidR="00E42524">
        <w:rPr>
          <w:rFonts w:ascii="Arial" w:hAnsi="Arial" w:cs="Arial"/>
        </w:rPr>
        <w:t xml:space="preserve"> is a per-UE capability, and not a per-band capability? </w:t>
      </w:r>
      <w:r w:rsidR="00CF0FB4">
        <w:rPr>
          <w:rFonts w:ascii="Arial" w:hAnsi="Arial" w:cs="Arial"/>
        </w:rPr>
        <w:t>Potentially</w:t>
      </w:r>
      <w:r w:rsidR="003B0F97">
        <w:rPr>
          <w:rFonts w:ascii="Arial" w:hAnsi="Arial" w:cs="Arial"/>
        </w:rPr>
        <w:t xml:space="preserve"> indirectly via</w:t>
      </w:r>
      <w:r w:rsidR="00CF0FB4">
        <w:rPr>
          <w:rFonts w:ascii="Arial" w:hAnsi="Arial" w:cs="Arial"/>
        </w:rPr>
        <w:t xml:space="preserve"> IEs that are only applicable for NTN</w:t>
      </w:r>
      <w:r w:rsidR="00980D61">
        <w:rPr>
          <w:rFonts w:ascii="Arial" w:hAnsi="Arial" w:cs="Arial"/>
        </w:rPr>
        <w:t>,</w:t>
      </w:r>
      <w:r>
        <w:rPr>
          <w:rFonts w:ascii="Arial" w:hAnsi="Arial" w:cs="Arial"/>
        </w:rPr>
        <w:t xml:space="preserve"> but that might confuse legacy UEs if an IE that is only applicable for NTN is indicated for a TN band. </w:t>
      </w:r>
    </w:p>
    <w:p w14:paraId="2AE10E6B" w14:textId="56C0B0B7" w:rsidR="009E1E3A" w:rsidRPr="00E8020C" w:rsidRDefault="009E1E3A" w:rsidP="00030502">
      <w:pPr>
        <w:pStyle w:val="BodyText"/>
        <w:numPr>
          <w:ilvl w:val="0"/>
          <w:numId w:val="37"/>
        </w:numPr>
        <w:rPr>
          <w:rFonts w:ascii="Arial" w:hAnsi="Arial" w:cs="Arial"/>
        </w:rPr>
      </w:pPr>
      <w:r>
        <w:rPr>
          <w:rFonts w:ascii="Arial" w:hAnsi="Arial" w:cs="Arial"/>
        </w:rPr>
        <w:t>How to prevent a TN-only UE from trying to RACH on an NTN network</w:t>
      </w:r>
      <w:r w:rsidR="00A72403">
        <w:rPr>
          <w:rFonts w:ascii="Arial" w:hAnsi="Arial" w:cs="Arial"/>
        </w:rPr>
        <w:t>? PLMN may block some UEs from trying to access an NTN network, but it is possible that some</w:t>
      </w:r>
      <w:r w:rsidR="006C4CFA">
        <w:rPr>
          <w:rFonts w:ascii="Arial" w:hAnsi="Arial" w:cs="Arial"/>
        </w:rPr>
        <w:t xml:space="preserve"> TN-only UEs don’t have the PLMN in their forbidden list and try to RACH without doppler pre-compensation and sufficient timing advance. </w:t>
      </w:r>
      <w:r w:rsidR="00554EFE">
        <w:rPr>
          <w:rFonts w:ascii="Arial" w:hAnsi="Arial" w:cs="Arial"/>
        </w:rPr>
        <w:t>MIB barring can prevent legacy TN-only UEs from attempting to RACH, but MIB barring is not an ideal solution.</w:t>
      </w:r>
    </w:p>
    <w:p w14:paraId="29AC77DD" w14:textId="0DDFF6DA" w:rsidR="00681F3A" w:rsidRPr="00681F3A" w:rsidRDefault="00681F3A" w:rsidP="00D81179">
      <w:pPr>
        <w:pStyle w:val="BodyText"/>
        <w:rPr>
          <w:rFonts w:ascii="Arial" w:hAnsi="Arial" w:cs="Arial"/>
        </w:rPr>
      </w:pPr>
      <w:r w:rsidRPr="00681F3A">
        <w:rPr>
          <w:rFonts w:ascii="Arial" w:hAnsi="Arial" w:cs="Arial"/>
        </w:rPr>
        <w:t>Therefore, to maintain technical clarity and regulatory alignment, a new NTN-specific band — functionally equivalent to n25 but adapted for satellite access — is proposed.</w:t>
      </w:r>
    </w:p>
    <w:p w14:paraId="0BB4923E" w14:textId="33D6BA76" w:rsidR="00681F3A" w:rsidRPr="00681F3A" w:rsidRDefault="00681F3A" w:rsidP="00D81179">
      <w:pPr>
        <w:pStyle w:val="BodyText"/>
        <w:rPr>
          <w:rFonts w:ascii="Arial" w:hAnsi="Arial" w:cs="Arial"/>
        </w:rPr>
      </w:pPr>
      <w:r w:rsidRPr="00681F3A">
        <w:rPr>
          <w:rFonts w:ascii="Arial" w:hAnsi="Arial" w:cs="Arial"/>
        </w:rPr>
        <w:t>This new NR NTN PCS band (1850–1915 MHz UL / 1930–1995 MHz DL) would:</w:t>
      </w:r>
    </w:p>
    <w:p w14:paraId="295AFD96" w14:textId="77777777" w:rsidR="00681F3A" w:rsidRPr="00681F3A" w:rsidRDefault="00681F3A" w:rsidP="00681F3A">
      <w:pPr>
        <w:pStyle w:val="BodyText"/>
        <w:numPr>
          <w:ilvl w:val="0"/>
          <w:numId w:val="36"/>
        </w:numPr>
        <w:rPr>
          <w:rFonts w:ascii="Arial" w:hAnsi="Arial" w:cs="Arial"/>
        </w:rPr>
      </w:pPr>
      <w:r w:rsidRPr="00681F3A">
        <w:rPr>
          <w:rFonts w:ascii="Arial" w:hAnsi="Arial" w:cs="Arial"/>
        </w:rPr>
        <w:t>Enable standardized NR-based satellite access using PCS spectrum under FCC rules.</w:t>
      </w:r>
    </w:p>
    <w:p w14:paraId="1AFA5613" w14:textId="77777777" w:rsidR="00681F3A" w:rsidRPr="00681F3A" w:rsidRDefault="00681F3A" w:rsidP="00476887">
      <w:pPr>
        <w:pStyle w:val="BodyText"/>
        <w:numPr>
          <w:ilvl w:val="0"/>
          <w:numId w:val="36"/>
        </w:numPr>
        <w:rPr>
          <w:rFonts w:ascii="Arial" w:hAnsi="Arial" w:cs="Arial"/>
        </w:rPr>
      </w:pPr>
      <w:r w:rsidRPr="00681F3A">
        <w:rPr>
          <w:rFonts w:ascii="Arial" w:hAnsi="Arial" w:cs="Arial"/>
        </w:rPr>
        <w:t>Ensure alignment with the performance and regulatory constraints of existing terrestrial spectrum allocations.</w:t>
      </w:r>
    </w:p>
    <w:p w14:paraId="373C7A61" w14:textId="736F47C8" w:rsidR="00681F3A" w:rsidRDefault="00681F3A" w:rsidP="00476887">
      <w:pPr>
        <w:pStyle w:val="BodyText"/>
        <w:numPr>
          <w:ilvl w:val="0"/>
          <w:numId w:val="36"/>
        </w:numPr>
        <w:rPr>
          <w:rFonts w:ascii="Arial" w:hAnsi="Arial" w:cs="Arial"/>
        </w:rPr>
      </w:pPr>
      <w:r w:rsidRPr="00681F3A">
        <w:rPr>
          <w:rFonts w:ascii="Arial" w:hAnsi="Arial" w:cs="Arial"/>
        </w:rPr>
        <w:t>Facilitate long-term scalability of SCS use cases and promote global NTN ecosystem growth.</w:t>
      </w:r>
    </w:p>
    <w:p w14:paraId="4C9C0A1F" w14:textId="6CCDCE33" w:rsidR="004614C1" w:rsidRDefault="002421C5" w:rsidP="00476887">
      <w:pPr>
        <w:pStyle w:val="BodyText"/>
        <w:numPr>
          <w:ilvl w:val="0"/>
          <w:numId w:val="36"/>
        </w:numPr>
        <w:rPr>
          <w:rFonts w:ascii="Arial" w:hAnsi="Arial" w:cs="Arial"/>
        </w:rPr>
      </w:pPr>
      <w:r>
        <w:rPr>
          <w:rFonts w:ascii="Arial" w:hAnsi="Arial" w:cs="Arial"/>
        </w:rPr>
        <w:t>Prevent TN-only UEs from attempting to RACH on an NTN cell.</w:t>
      </w:r>
    </w:p>
    <w:p w14:paraId="0F155311" w14:textId="36E2B4B7" w:rsidR="002421C5" w:rsidRDefault="00C25F02" w:rsidP="00476887">
      <w:pPr>
        <w:pStyle w:val="BodyText"/>
        <w:numPr>
          <w:ilvl w:val="0"/>
          <w:numId w:val="36"/>
        </w:numPr>
        <w:rPr>
          <w:rFonts w:ascii="Arial" w:hAnsi="Arial" w:cs="Arial"/>
        </w:rPr>
      </w:pPr>
      <w:r>
        <w:rPr>
          <w:rFonts w:ascii="Arial" w:hAnsi="Arial" w:cs="Arial"/>
        </w:rPr>
        <w:t xml:space="preserve">Allow the gNBs to know if the UE supports NTN on a particular band, since the NTN bands would have their own band number. </w:t>
      </w:r>
    </w:p>
    <w:p w14:paraId="2DF2A3E9" w14:textId="75031373" w:rsidR="007F3F5B" w:rsidRDefault="007F3F5B" w:rsidP="007F3F5B">
      <w:pPr>
        <w:pStyle w:val="Heading2"/>
      </w:pPr>
      <w:r>
        <w:lastRenderedPageBreak/>
        <w:t xml:space="preserve">2.3 </w:t>
      </w:r>
      <w:r w:rsidR="000F4C1E" w:rsidRPr="000F4C1E">
        <w:t>Objectives of the Work Item</w:t>
      </w:r>
    </w:p>
    <w:p w14:paraId="2B6030EC" w14:textId="43876B48" w:rsidR="00FF4F61" w:rsidRPr="00FF4F61" w:rsidRDefault="00FF4F61" w:rsidP="00FF4F61">
      <w:pPr>
        <w:pStyle w:val="Heading3"/>
      </w:pPr>
      <w:r>
        <w:t xml:space="preserve">2.3.1 </w:t>
      </w:r>
      <w:r w:rsidRPr="000F4C1E">
        <w:t>Objectives</w:t>
      </w:r>
      <w:r w:rsidR="00682478">
        <w:t xml:space="preserve"> for NR NTN</w:t>
      </w:r>
    </w:p>
    <w:p w14:paraId="070B9D33" w14:textId="77777777" w:rsidR="0081093C" w:rsidRPr="0081093C" w:rsidRDefault="0081093C" w:rsidP="00D81179">
      <w:pPr>
        <w:pStyle w:val="BodyText"/>
        <w:rPr>
          <w:rFonts w:ascii="Arial" w:hAnsi="Arial" w:cs="Arial"/>
          <w:lang w:val="en-US"/>
        </w:rPr>
      </w:pPr>
      <w:r w:rsidRPr="0081093C">
        <w:rPr>
          <w:rFonts w:ascii="Arial" w:hAnsi="Arial" w:cs="Arial"/>
          <w:lang w:val="en-US"/>
        </w:rPr>
        <w:t>The Work Item will define a new NR NTN FDD band with the following key elements:</w:t>
      </w:r>
    </w:p>
    <w:p w14:paraId="3288A30D" w14:textId="799DBC5C" w:rsidR="0081093C" w:rsidRPr="0081093C" w:rsidRDefault="009E7037" w:rsidP="0081093C">
      <w:pPr>
        <w:pStyle w:val="BodyText"/>
        <w:numPr>
          <w:ilvl w:val="0"/>
          <w:numId w:val="38"/>
        </w:numPr>
        <w:rPr>
          <w:rFonts w:ascii="Arial" w:hAnsi="Arial" w:cs="Arial"/>
          <w:lang w:val="en-US"/>
        </w:rPr>
      </w:pPr>
      <w:r>
        <w:rPr>
          <w:rFonts w:ascii="Arial" w:hAnsi="Arial" w:cs="Arial"/>
          <w:lang w:val="en-US"/>
        </w:rPr>
        <w:t xml:space="preserve">Specify a new </w:t>
      </w:r>
      <w:r w:rsidR="00F53D20">
        <w:rPr>
          <w:rFonts w:ascii="Arial" w:hAnsi="Arial" w:cs="Arial"/>
          <w:lang w:val="en-US"/>
        </w:rPr>
        <w:t xml:space="preserve">NR </w:t>
      </w:r>
      <w:r>
        <w:rPr>
          <w:rFonts w:ascii="Arial" w:hAnsi="Arial" w:cs="Arial"/>
          <w:lang w:val="en-US"/>
        </w:rPr>
        <w:t xml:space="preserve">NTN band with </w:t>
      </w:r>
      <w:r w:rsidR="00FF4F61">
        <w:rPr>
          <w:rFonts w:ascii="Arial" w:hAnsi="Arial" w:cs="Arial"/>
          <w:lang w:val="en-US"/>
        </w:rPr>
        <w:t>f</w:t>
      </w:r>
      <w:r w:rsidR="0081093C" w:rsidRPr="0081093C">
        <w:rPr>
          <w:rFonts w:ascii="Arial" w:hAnsi="Arial" w:cs="Arial"/>
          <w:lang w:val="en-US"/>
        </w:rPr>
        <w:t>requency range: 1850–1915 MHz UL and 1930–1995 MHz DL (entire PCS band).</w:t>
      </w:r>
    </w:p>
    <w:p w14:paraId="49643FC6" w14:textId="5CED1A8D" w:rsidR="0081093C" w:rsidRPr="0081093C" w:rsidRDefault="0081093C" w:rsidP="0081093C">
      <w:pPr>
        <w:pStyle w:val="BodyText"/>
        <w:numPr>
          <w:ilvl w:val="0"/>
          <w:numId w:val="38"/>
        </w:numPr>
        <w:rPr>
          <w:rFonts w:ascii="Arial" w:hAnsi="Arial" w:cs="Arial"/>
          <w:lang w:val="en-US"/>
        </w:rPr>
      </w:pPr>
      <w:r w:rsidRPr="0081093C">
        <w:rPr>
          <w:rFonts w:ascii="Arial" w:hAnsi="Arial" w:cs="Arial"/>
          <w:lang w:val="en-US"/>
        </w:rPr>
        <w:t>Re-use NR band n25 requirements where applicable.</w:t>
      </w:r>
    </w:p>
    <w:p w14:paraId="6BE986DE" w14:textId="77777777" w:rsidR="0081093C" w:rsidRDefault="0081093C" w:rsidP="0081093C">
      <w:pPr>
        <w:pStyle w:val="BodyText"/>
        <w:numPr>
          <w:ilvl w:val="0"/>
          <w:numId w:val="38"/>
        </w:numPr>
        <w:rPr>
          <w:rFonts w:ascii="Arial" w:hAnsi="Arial" w:cs="Arial"/>
          <w:lang w:val="en-US"/>
        </w:rPr>
      </w:pPr>
      <w:r w:rsidRPr="0081093C">
        <w:rPr>
          <w:rFonts w:ascii="Arial" w:hAnsi="Arial" w:cs="Arial"/>
          <w:lang w:val="en-US"/>
        </w:rPr>
        <w:t>Channel bandwidth and SCS: Align with existing NR NTN bands (e.g., n256, n255).</w:t>
      </w:r>
    </w:p>
    <w:tbl>
      <w:tblPr>
        <w:tblW w:w="3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9"/>
        <w:gridCol w:w="712"/>
        <w:gridCol w:w="705"/>
        <w:gridCol w:w="713"/>
        <w:gridCol w:w="709"/>
      </w:tblGrid>
      <w:tr w:rsidR="0066737F" w:rsidRPr="00E46392" w14:paraId="28432035" w14:textId="77777777" w:rsidTr="00162824">
        <w:trPr>
          <w:cantSplit/>
          <w:tblHeader/>
          <w:jc w:val="center"/>
        </w:trPr>
        <w:tc>
          <w:tcPr>
            <w:tcW w:w="849" w:type="dxa"/>
            <w:vAlign w:val="center"/>
          </w:tcPr>
          <w:p w14:paraId="472D5417" w14:textId="77777777" w:rsidR="0066737F" w:rsidRPr="00E46392" w:rsidRDefault="0066737F" w:rsidP="0016282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46392">
              <w:rPr>
                <w:rFonts w:ascii="Arial" w:eastAsia="Times New Roman" w:hAnsi="Arial"/>
                <w:b/>
                <w:sz w:val="18"/>
                <w:lang w:eastAsia="en-GB"/>
              </w:rPr>
              <w:t>SCS</w:t>
            </w:r>
            <w:r w:rsidRPr="00E46392">
              <w:rPr>
                <w:rFonts w:ascii="Arial" w:eastAsia="Yu Mincho" w:hAnsi="Arial" w:hint="eastAsia"/>
                <w:b/>
                <w:sz w:val="18"/>
                <w:lang w:eastAsia="zh-CN"/>
              </w:rPr>
              <w:t xml:space="preserve"> </w:t>
            </w:r>
            <w:r w:rsidRPr="00E46392">
              <w:rPr>
                <w:rFonts w:ascii="Arial" w:eastAsia="Yu Mincho" w:hAnsi="Arial"/>
                <w:b/>
                <w:sz w:val="18"/>
                <w:lang w:eastAsia="zh-CN"/>
              </w:rPr>
              <w:t>(</w:t>
            </w:r>
            <w:r w:rsidRPr="00E46392">
              <w:rPr>
                <w:rFonts w:ascii="Arial" w:eastAsia="Times New Roman" w:hAnsi="Arial"/>
                <w:b/>
                <w:sz w:val="18"/>
                <w:lang w:eastAsia="en-GB"/>
              </w:rPr>
              <w:t>kHz)</w:t>
            </w:r>
          </w:p>
        </w:tc>
        <w:tc>
          <w:tcPr>
            <w:tcW w:w="2839" w:type="dxa"/>
            <w:gridSpan w:val="4"/>
          </w:tcPr>
          <w:p w14:paraId="30FFC52E" w14:textId="77777777" w:rsidR="0066737F" w:rsidRPr="00E46392" w:rsidRDefault="0066737F" w:rsidP="0016282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46392">
              <w:rPr>
                <w:rFonts w:ascii="Arial" w:eastAsia="Times New Roman" w:hAnsi="Arial"/>
                <w:b/>
                <w:sz w:val="18"/>
                <w:lang w:eastAsia="en-GB"/>
              </w:rPr>
              <w:t xml:space="preserve">Channel bandwidth </w:t>
            </w:r>
          </w:p>
          <w:p w14:paraId="5F3C52D8" w14:textId="77777777" w:rsidR="0066737F" w:rsidRPr="00E46392" w:rsidRDefault="0066737F" w:rsidP="0016282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46392">
              <w:rPr>
                <w:rFonts w:ascii="Arial" w:eastAsia="Times New Roman" w:hAnsi="Arial"/>
                <w:b/>
                <w:sz w:val="18"/>
                <w:lang w:eastAsia="en-GB"/>
              </w:rPr>
              <w:t>(MHz)</w:t>
            </w:r>
          </w:p>
        </w:tc>
      </w:tr>
      <w:tr w:rsidR="0066737F" w:rsidRPr="00E46392" w14:paraId="08A0EF98" w14:textId="77777777" w:rsidTr="00162824">
        <w:trPr>
          <w:cantSplit/>
          <w:jc w:val="center"/>
        </w:trPr>
        <w:tc>
          <w:tcPr>
            <w:tcW w:w="849" w:type="dxa"/>
            <w:vAlign w:val="center"/>
          </w:tcPr>
          <w:p w14:paraId="32374EC5" w14:textId="77777777" w:rsidR="0066737F" w:rsidRPr="00E46392" w:rsidRDefault="0066737F" w:rsidP="00162824">
            <w:pPr>
              <w:keepNext/>
              <w:keepLines/>
              <w:overflowPunct w:val="0"/>
              <w:autoSpaceDE w:val="0"/>
              <w:autoSpaceDN w:val="0"/>
              <w:adjustRightInd w:val="0"/>
              <w:spacing w:after="0"/>
              <w:jc w:val="center"/>
              <w:textAlignment w:val="baseline"/>
              <w:rPr>
                <w:rFonts w:ascii="Arial" w:eastAsia="Yu Mincho" w:hAnsi="Arial"/>
                <w:sz w:val="18"/>
                <w:lang w:eastAsia="en-GB"/>
              </w:rPr>
            </w:pPr>
            <w:r w:rsidRPr="00E46392">
              <w:rPr>
                <w:rFonts w:ascii="Arial" w:eastAsia="Times New Roman" w:hAnsi="Arial"/>
                <w:sz w:val="18"/>
                <w:lang w:eastAsia="en-GB"/>
              </w:rPr>
              <w:t>15</w:t>
            </w:r>
          </w:p>
        </w:tc>
        <w:tc>
          <w:tcPr>
            <w:tcW w:w="712" w:type="dxa"/>
          </w:tcPr>
          <w:p w14:paraId="0ED5BA47" w14:textId="77777777" w:rsidR="0066737F" w:rsidRPr="00E46392" w:rsidRDefault="0066737F" w:rsidP="00162824">
            <w:pPr>
              <w:keepNext/>
              <w:keepLines/>
              <w:overflowPunct w:val="0"/>
              <w:autoSpaceDE w:val="0"/>
              <w:autoSpaceDN w:val="0"/>
              <w:adjustRightInd w:val="0"/>
              <w:spacing w:after="0"/>
              <w:jc w:val="center"/>
              <w:textAlignment w:val="baseline"/>
              <w:rPr>
                <w:rFonts w:ascii="Arial" w:eastAsia="Yu Mincho" w:hAnsi="Arial"/>
                <w:sz w:val="18"/>
                <w:lang w:eastAsia="en-GB"/>
              </w:rPr>
            </w:pPr>
            <w:r w:rsidRPr="00E46392">
              <w:rPr>
                <w:rFonts w:ascii="Arial" w:eastAsia="Times New Roman" w:hAnsi="Arial"/>
                <w:sz w:val="18"/>
                <w:lang w:eastAsia="en-GB"/>
              </w:rPr>
              <w:t>5</w:t>
            </w:r>
          </w:p>
        </w:tc>
        <w:tc>
          <w:tcPr>
            <w:tcW w:w="705" w:type="dxa"/>
            <w:vAlign w:val="center"/>
          </w:tcPr>
          <w:p w14:paraId="3858000C" w14:textId="77777777" w:rsidR="0066737F" w:rsidRPr="00E46392" w:rsidRDefault="0066737F" w:rsidP="00162824">
            <w:pPr>
              <w:keepNext/>
              <w:keepLines/>
              <w:overflowPunct w:val="0"/>
              <w:autoSpaceDE w:val="0"/>
              <w:autoSpaceDN w:val="0"/>
              <w:adjustRightInd w:val="0"/>
              <w:spacing w:after="0"/>
              <w:jc w:val="center"/>
              <w:textAlignment w:val="baseline"/>
              <w:rPr>
                <w:rFonts w:ascii="Arial" w:eastAsia="Yu Mincho" w:hAnsi="Arial"/>
                <w:sz w:val="18"/>
                <w:lang w:eastAsia="en-GB"/>
              </w:rPr>
            </w:pPr>
            <w:r w:rsidRPr="00E46392">
              <w:rPr>
                <w:rFonts w:ascii="Arial" w:eastAsia="Times New Roman" w:hAnsi="Arial"/>
                <w:sz w:val="18"/>
                <w:lang w:eastAsia="en-GB"/>
              </w:rPr>
              <w:t>10</w:t>
            </w:r>
          </w:p>
        </w:tc>
        <w:tc>
          <w:tcPr>
            <w:tcW w:w="713" w:type="dxa"/>
            <w:vAlign w:val="center"/>
          </w:tcPr>
          <w:p w14:paraId="2306A66D" w14:textId="77777777" w:rsidR="0066737F" w:rsidRPr="00E46392" w:rsidRDefault="0066737F" w:rsidP="00162824">
            <w:pPr>
              <w:keepNext/>
              <w:keepLines/>
              <w:overflowPunct w:val="0"/>
              <w:autoSpaceDE w:val="0"/>
              <w:autoSpaceDN w:val="0"/>
              <w:adjustRightInd w:val="0"/>
              <w:spacing w:after="0"/>
              <w:jc w:val="center"/>
              <w:textAlignment w:val="baseline"/>
              <w:rPr>
                <w:rFonts w:ascii="Arial" w:eastAsia="Yu Mincho" w:hAnsi="Arial"/>
                <w:sz w:val="18"/>
                <w:lang w:eastAsia="en-GB"/>
              </w:rPr>
            </w:pPr>
            <w:r w:rsidRPr="00E46392">
              <w:rPr>
                <w:rFonts w:ascii="Arial" w:eastAsia="Times New Roman" w:hAnsi="Arial"/>
                <w:sz w:val="18"/>
                <w:lang w:eastAsia="en-GB"/>
              </w:rPr>
              <w:t>15</w:t>
            </w:r>
          </w:p>
        </w:tc>
        <w:tc>
          <w:tcPr>
            <w:tcW w:w="709" w:type="dxa"/>
            <w:vAlign w:val="center"/>
          </w:tcPr>
          <w:p w14:paraId="512B63CF" w14:textId="77777777" w:rsidR="0066737F" w:rsidRPr="00E46392" w:rsidRDefault="0066737F" w:rsidP="00162824">
            <w:pPr>
              <w:keepNext/>
              <w:keepLines/>
              <w:overflowPunct w:val="0"/>
              <w:autoSpaceDE w:val="0"/>
              <w:autoSpaceDN w:val="0"/>
              <w:adjustRightInd w:val="0"/>
              <w:spacing w:after="0"/>
              <w:jc w:val="center"/>
              <w:textAlignment w:val="baseline"/>
              <w:rPr>
                <w:rFonts w:ascii="Arial" w:eastAsia="Yu Mincho" w:hAnsi="Arial"/>
                <w:sz w:val="18"/>
                <w:lang w:eastAsia="en-GB"/>
              </w:rPr>
            </w:pPr>
            <w:r w:rsidRPr="00E46392">
              <w:rPr>
                <w:rFonts w:ascii="Arial" w:eastAsia="Yu Mincho" w:hAnsi="Arial"/>
                <w:sz w:val="18"/>
                <w:lang w:eastAsia="en-GB"/>
              </w:rPr>
              <w:t>20</w:t>
            </w:r>
          </w:p>
        </w:tc>
      </w:tr>
      <w:tr w:rsidR="0066737F" w:rsidRPr="00E46392" w14:paraId="4F4603F7" w14:textId="77777777" w:rsidTr="00162824">
        <w:trPr>
          <w:cantSplit/>
          <w:jc w:val="center"/>
        </w:trPr>
        <w:tc>
          <w:tcPr>
            <w:tcW w:w="849" w:type="dxa"/>
            <w:vAlign w:val="center"/>
          </w:tcPr>
          <w:p w14:paraId="21144335" w14:textId="77777777" w:rsidR="0066737F" w:rsidRPr="00E46392" w:rsidRDefault="0066737F" w:rsidP="00162824">
            <w:pPr>
              <w:keepNext/>
              <w:keepLines/>
              <w:overflowPunct w:val="0"/>
              <w:autoSpaceDE w:val="0"/>
              <w:autoSpaceDN w:val="0"/>
              <w:adjustRightInd w:val="0"/>
              <w:spacing w:after="0"/>
              <w:jc w:val="center"/>
              <w:textAlignment w:val="baseline"/>
              <w:rPr>
                <w:rFonts w:ascii="Arial" w:eastAsia="Yu Mincho" w:hAnsi="Arial"/>
                <w:sz w:val="18"/>
                <w:lang w:eastAsia="en-GB"/>
              </w:rPr>
            </w:pPr>
            <w:r w:rsidRPr="00E46392">
              <w:rPr>
                <w:rFonts w:ascii="Arial" w:eastAsia="Times New Roman" w:hAnsi="Arial"/>
                <w:sz w:val="18"/>
                <w:lang w:eastAsia="en-GB"/>
              </w:rPr>
              <w:t>30</w:t>
            </w:r>
          </w:p>
        </w:tc>
        <w:tc>
          <w:tcPr>
            <w:tcW w:w="712" w:type="dxa"/>
          </w:tcPr>
          <w:p w14:paraId="21630972" w14:textId="77777777" w:rsidR="0066737F" w:rsidRPr="00E46392" w:rsidRDefault="0066737F" w:rsidP="00162824">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705" w:type="dxa"/>
          </w:tcPr>
          <w:p w14:paraId="6F6E0EF0" w14:textId="77777777" w:rsidR="0066737F" w:rsidRPr="00E46392" w:rsidRDefault="0066737F" w:rsidP="00162824">
            <w:pPr>
              <w:keepNext/>
              <w:keepLines/>
              <w:overflowPunct w:val="0"/>
              <w:autoSpaceDE w:val="0"/>
              <w:autoSpaceDN w:val="0"/>
              <w:adjustRightInd w:val="0"/>
              <w:spacing w:after="0"/>
              <w:jc w:val="center"/>
              <w:textAlignment w:val="baseline"/>
              <w:rPr>
                <w:rFonts w:ascii="Arial" w:eastAsia="Yu Mincho" w:hAnsi="Arial"/>
                <w:sz w:val="18"/>
                <w:lang w:eastAsia="en-GB"/>
              </w:rPr>
            </w:pPr>
            <w:r w:rsidRPr="00E46392">
              <w:rPr>
                <w:rFonts w:ascii="Arial" w:eastAsia="Times New Roman" w:hAnsi="Arial"/>
                <w:sz w:val="18"/>
                <w:lang w:eastAsia="en-GB"/>
              </w:rPr>
              <w:t>10</w:t>
            </w:r>
          </w:p>
        </w:tc>
        <w:tc>
          <w:tcPr>
            <w:tcW w:w="713" w:type="dxa"/>
            <w:vAlign w:val="center"/>
          </w:tcPr>
          <w:p w14:paraId="6C3FF3B0" w14:textId="77777777" w:rsidR="0066737F" w:rsidRPr="00E46392" w:rsidRDefault="0066737F" w:rsidP="00162824">
            <w:pPr>
              <w:keepNext/>
              <w:keepLines/>
              <w:overflowPunct w:val="0"/>
              <w:autoSpaceDE w:val="0"/>
              <w:autoSpaceDN w:val="0"/>
              <w:adjustRightInd w:val="0"/>
              <w:spacing w:after="0"/>
              <w:jc w:val="center"/>
              <w:textAlignment w:val="baseline"/>
              <w:rPr>
                <w:rFonts w:ascii="Arial" w:eastAsia="Yu Mincho" w:hAnsi="Arial"/>
                <w:sz w:val="18"/>
                <w:lang w:eastAsia="en-GB"/>
              </w:rPr>
            </w:pPr>
            <w:r w:rsidRPr="00E46392">
              <w:rPr>
                <w:rFonts w:ascii="Arial" w:eastAsia="Times New Roman" w:hAnsi="Arial"/>
                <w:sz w:val="18"/>
                <w:lang w:eastAsia="en-GB"/>
              </w:rPr>
              <w:t>15</w:t>
            </w:r>
          </w:p>
        </w:tc>
        <w:tc>
          <w:tcPr>
            <w:tcW w:w="709" w:type="dxa"/>
            <w:vAlign w:val="center"/>
          </w:tcPr>
          <w:p w14:paraId="6C74935B" w14:textId="77777777" w:rsidR="0066737F" w:rsidRPr="00E46392" w:rsidRDefault="0066737F" w:rsidP="00162824">
            <w:pPr>
              <w:keepNext/>
              <w:keepLines/>
              <w:overflowPunct w:val="0"/>
              <w:autoSpaceDE w:val="0"/>
              <w:autoSpaceDN w:val="0"/>
              <w:adjustRightInd w:val="0"/>
              <w:spacing w:after="0"/>
              <w:jc w:val="center"/>
              <w:textAlignment w:val="baseline"/>
              <w:rPr>
                <w:rFonts w:ascii="Arial" w:eastAsia="Yu Mincho" w:hAnsi="Arial"/>
                <w:sz w:val="18"/>
                <w:lang w:eastAsia="en-GB"/>
              </w:rPr>
            </w:pPr>
            <w:r w:rsidRPr="00E46392">
              <w:rPr>
                <w:rFonts w:ascii="Arial" w:eastAsia="Yu Mincho" w:hAnsi="Arial"/>
                <w:sz w:val="18"/>
                <w:lang w:eastAsia="en-GB"/>
              </w:rPr>
              <w:t>20</w:t>
            </w:r>
          </w:p>
        </w:tc>
      </w:tr>
      <w:tr w:rsidR="0066737F" w:rsidRPr="00E46392" w14:paraId="7066AEB8" w14:textId="77777777" w:rsidTr="00162824">
        <w:trPr>
          <w:cantSplit/>
          <w:jc w:val="center"/>
        </w:trPr>
        <w:tc>
          <w:tcPr>
            <w:tcW w:w="849" w:type="dxa"/>
            <w:vAlign w:val="center"/>
          </w:tcPr>
          <w:p w14:paraId="4C1308F3" w14:textId="77777777" w:rsidR="0066737F" w:rsidRPr="00E46392" w:rsidRDefault="0066737F" w:rsidP="0016282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46392">
              <w:rPr>
                <w:rFonts w:ascii="Arial" w:eastAsia="Times New Roman" w:hAnsi="Arial"/>
                <w:sz w:val="18"/>
                <w:lang w:eastAsia="en-GB"/>
              </w:rPr>
              <w:t>60</w:t>
            </w:r>
          </w:p>
        </w:tc>
        <w:tc>
          <w:tcPr>
            <w:tcW w:w="712" w:type="dxa"/>
          </w:tcPr>
          <w:p w14:paraId="114B338A" w14:textId="77777777" w:rsidR="0066737F" w:rsidRPr="00E46392" w:rsidRDefault="0066737F" w:rsidP="00162824">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705" w:type="dxa"/>
          </w:tcPr>
          <w:p w14:paraId="0D04DFC5" w14:textId="77777777" w:rsidR="0066737F" w:rsidRPr="00E46392" w:rsidRDefault="0066737F" w:rsidP="0016282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46392">
              <w:rPr>
                <w:rFonts w:ascii="Arial" w:eastAsia="Times New Roman" w:hAnsi="Arial"/>
                <w:sz w:val="18"/>
                <w:lang w:eastAsia="en-GB"/>
              </w:rPr>
              <w:t>10</w:t>
            </w:r>
          </w:p>
        </w:tc>
        <w:tc>
          <w:tcPr>
            <w:tcW w:w="713" w:type="dxa"/>
            <w:vAlign w:val="center"/>
          </w:tcPr>
          <w:p w14:paraId="0F09499C" w14:textId="77777777" w:rsidR="0066737F" w:rsidRPr="00E46392" w:rsidRDefault="0066737F" w:rsidP="0016282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46392">
              <w:rPr>
                <w:rFonts w:ascii="Arial" w:eastAsia="Times New Roman" w:hAnsi="Arial"/>
                <w:sz w:val="18"/>
                <w:lang w:eastAsia="en-GB"/>
              </w:rPr>
              <w:t>15</w:t>
            </w:r>
          </w:p>
        </w:tc>
        <w:tc>
          <w:tcPr>
            <w:tcW w:w="709" w:type="dxa"/>
            <w:vAlign w:val="center"/>
          </w:tcPr>
          <w:p w14:paraId="72598C42" w14:textId="77777777" w:rsidR="0066737F" w:rsidRPr="00E46392" w:rsidRDefault="0066737F" w:rsidP="00162824">
            <w:pPr>
              <w:keepNext/>
              <w:keepLines/>
              <w:overflowPunct w:val="0"/>
              <w:autoSpaceDE w:val="0"/>
              <w:autoSpaceDN w:val="0"/>
              <w:adjustRightInd w:val="0"/>
              <w:spacing w:after="0"/>
              <w:jc w:val="center"/>
              <w:textAlignment w:val="baseline"/>
              <w:rPr>
                <w:rFonts w:ascii="Arial" w:eastAsia="Yu Mincho" w:hAnsi="Arial"/>
                <w:sz w:val="18"/>
                <w:lang w:eastAsia="en-GB"/>
              </w:rPr>
            </w:pPr>
            <w:r w:rsidRPr="00E46392">
              <w:rPr>
                <w:rFonts w:ascii="Arial" w:eastAsia="Yu Mincho" w:hAnsi="Arial"/>
                <w:sz w:val="18"/>
                <w:lang w:eastAsia="en-GB"/>
              </w:rPr>
              <w:t>20</w:t>
            </w:r>
          </w:p>
        </w:tc>
      </w:tr>
    </w:tbl>
    <w:p w14:paraId="010241F0" w14:textId="77777777" w:rsidR="0066737F" w:rsidRDefault="0066737F" w:rsidP="0066737F">
      <w:pPr>
        <w:pStyle w:val="BodyText"/>
        <w:ind w:left="820"/>
        <w:rPr>
          <w:rFonts w:ascii="Arial" w:hAnsi="Arial" w:cs="Arial"/>
          <w:lang w:val="en-US"/>
        </w:rPr>
      </w:pPr>
    </w:p>
    <w:p w14:paraId="6CA57B1F" w14:textId="77777777" w:rsidR="00C41E63" w:rsidRDefault="00842C42" w:rsidP="0081093C">
      <w:pPr>
        <w:pStyle w:val="BodyText"/>
        <w:numPr>
          <w:ilvl w:val="0"/>
          <w:numId w:val="38"/>
        </w:numPr>
        <w:rPr>
          <w:rFonts w:ascii="Arial" w:hAnsi="Arial" w:cs="Arial"/>
          <w:lang w:val="en-US"/>
        </w:rPr>
      </w:pPr>
      <w:r w:rsidRPr="00842C42">
        <w:rPr>
          <w:rFonts w:ascii="Arial" w:hAnsi="Arial" w:cs="Arial"/>
          <w:lang w:val="en-US"/>
        </w:rPr>
        <w:tab/>
        <w:t>Support channel raster points at step of 100 kHz and at step of 10 kHz as agreed in RAN WG4</w:t>
      </w:r>
    </w:p>
    <w:p w14:paraId="717CB3A2" w14:textId="060443B0" w:rsidR="0081093C" w:rsidRPr="0081093C" w:rsidRDefault="00842C42" w:rsidP="0081093C">
      <w:pPr>
        <w:pStyle w:val="BodyText"/>
        <w:numPr>
          <w:ilvl w:val="0"/>
          <w:numId w:val="38"/>
        </w:numPr>
        <w:rPr>
          <w:rFonts w:ascii="Arial" w:hAnsi="Arial" w:cs="Arial"/>
          <w:lang w:val="en-US"/>
        </w:rPr>
      </w:pPr>
      <w:r w:rsidRPr="00842C42">
        <w:rPr>
          <w:rFonts w:ascii="Arial" w:hAnsi="Arial" w:cs="Arial"/>
          <w:lang w:val="en-US"/>
        </w:rPr>
        <w:t xml:space="preserve"> </w:t>
      </w:r>
      <w:r w:rsidR="008E5687">
        <w:rPr>
          <w:rFonts w:ascii="Arial" w:hAnsi="Arial" w:cs="Arial"/>
          <w:lang w:val="en-US"/>
        </w:rPr>
        <w:t xml:space="preserve">Support </w:t>
      </w:r>
      <w:r w:rsidR="0081093C" w:rsidRPr="0081093C">
        <w:rPr>
          <w:rFonts w:ascii="Arial" w:hAnsi="Arial" w:cs="Arial"/>
          <w:lang w:val="en-US"/>
        </w:rPr>
        <w:t>Power Class 3 (+23 dBm).</w:t>
      </w:r>
    </w:p>
    <w:p w14:paraId="7EC79E29" w14:textId="12CB86CC" w:rsidR="00F76E26" w:rsidRPr="00B3013F" w:rsidRDefault="0081093C" w:rsidP="00B3013F">
      <w:pPr>
        <w:pStyle w:val="BodyText"/>
        <w:numPr>
          <w:ilvl w:val="0"/>
          <w:numId w:val="38"/>
        </w:numPr>
        <w:rPr>
          <w:rFonts w:ascii="Arial" w:hAnsi="Arial" w:cs="Arial"/>
          <w:lang w:val="en-US"/>
        </w:rPr>
      </w:pPr>
      <w:r w:rsidRPr="0081093C">
        <w:rPr>
          <w:rFonts w:ascii="Arial" w:hAnsi="Arial" w:cs="Arial"/>
          <w:lang w:val="en-US"/>
        </w:rPr>
        <w:t>Specification updates: RF core and RRM requirements for both SAN and UE</w:t>
      </w:r>
      <w:r w:rsidR="00C41E63">
        <w:rPr>
          <w:rFonts w:ascii="Arial" w:hAnsi="Arial" w:cs="Arial"/>
          <w:lang w:val="en-US"/>
        </w:rPr>
        <w:t>, and the corresponding RRM requirements</w:t>
      </w:r>
      <w:r w:rsidR="00D21918">
        <w:rPr>
          <w:rFonts w:ascii="Arial" w:hAnsi="Arial" w:cs="Arial"/>
          <w:lang w:val="en-US"/>
        </w:rPr>
        <w:t>.</w:t>
      </w:r>
    </w:p>
    <w:p w14:paraId="058293E3" w14:textId="0E2E7741" w:rsidR="00964B30" w:rsidRPr="00964B30" w:rsidRDefault="00964B30" w:rsidP="00964B30">
      <w:pPr>
        <w:keepNext/>
        <w:keepLines/>
        <w:spacing w:before="180"/>
        <w:ind w:left="1134" w:hanging="1134"/>
        <w:outlineLvl w:val="1"/>
        <w:rPr>
          <w:rFonts w:ascii="Arial" w:hAnsi="Arial"/>
          <w:sz w:val="32"/>
        </w:rPr>
      </w:pPr>
      <w:r w:rsidRPr="00964B30">
        <w:rPr>
          <w:rFonts w:ascii="Arial" w:hAnsi="Arial"/>
          <w:sz w:val="32"/>
        </w:rPr>
        <w:t>2.</w:t>
      </w:r>
      <w:r w:rsidR="007878CE">
        <w:rPr>
          <w:rFonts w:ascii="Arial" w:hAnsi="Arial"/>
          <w:sz w:val="32"/>
        </w:rPr>
        <w:t>4</w:t>
      </w:r>
      <w:r w:rsidRPr="00964B30">
        <w:rPr>
          <w:rFonts w:ascii="Arial" w:hAnsi="Arial"/>
          <w:sz w:val="32"/>
        </w:rPr>
        <w:t xml:space="preserve"> </w:t>
      </w:r>
      <w:r w:rsidR="00C30C49" w:rsidRPr="00C30C49">
        <w:rPr>
          <w:rFonts w:ascii="Arial" w:hAnsi="Arial"/>
          <w:sz w:val="32"/>
        </w:rPr>
        <w:t>Market and Regulatory Drivers</w:t>
      </w:r>
    </w:p>
    <w:p w14:paraId="35432E4B" w14:textId="2326EE0E" w:rsidR="00C30C49" w:rsidRPr="00C30C49" w:rsidRDefault="00C30C49" w:rsidP="00D81179">
      <w:pPr>
        <w:pStyle w:val="BodyText"/>
        <w:rPr>
          <w:rFonts w:ascii="Arial" w:hAnsi="Arial" w:cs="Arial"/>
        </w:rPr>
      </w:pPr>
      <w:r w:rsidRPr="00C30C49">
        <w:rPr>
          <w:rFonts w:ascii="Arial" w:hAnsi="Arial" w:cs="Arial"/>
        </w:rPr>
        <w:t>The FCC’s</w:t>
      </w:r>
      <w:r w:rsidR="00347D68">
        <w:rPr>
          <w:rFonts w:ascii="Arial" w:hAnsi="Arial" w:cs="Arial"/>
        </w:rPr>
        <w:t xml:space="preserve"> and ISED’s</w:t>
      </w:r>
      <w:r w:rsidRPr="00C30C49">
        <w:rPr>
          <w:rFonts w:ascii="Arial" w:hAnsi="Arial" w:cs="Arial"/>
        </w:rPr>
        <w:t xml:space="preserve"> SCS framework</w:t>
      </w:r>
      <w:r w:rsidR="00347D68">
        <w:rPr>
          <w:rFonts w:ascii="Arial" w:hAnsi="Arial" w:cs="Arial"/>
        </w:rPr>
        <w:t>s</w:t>
      </w:r>
      <w:r w:rsidRPr="00C30C49">
        <w:rPr>
          <w:rFonts w:ascii="Arial" w:hAnsi="Arial" w:cs="Arial"/>
        </w:rPr>
        <w:t xml:space="preserve"> provide clear regulatory foundation</w:t>
      </w:r>
      <w:r w:rsidR="00347D68">
        <w:rPr>
          <w:rFonts w:ascii="Arial" w:hAnsi="Arial" w:cs="Arial"/>
        </w:rPr>
        <w:t>s</w:t>
      </w:r>
      <w:r w:rsidRPr="00C30C49">
        <w:rPr>
          <w:rFonts w:ascii="Arial" w:hAnsi="Arial" w:cs="Arial"/>
        </w:rPr>
        <w:t xml:space="preserve"> in the United States</w:t>
      </w:r>
      <w:r w:rsidR="00347D68">
        <w:rPr>
          <w:rFonts w:ascii="Arial" w:hAnsi="Arial" w:cs="Arial"/>
        </w:rPr>
        <w:t xml:space="preserve"> and Canada, respectively</w:t>
      </w:r>
      <w:r w:rsidRPr="00C30C49">
        <w:rPr>
          <w:rFonts w:ascii="Arial" w:hAnsi="Arial" w:cs="Arial"/>
        </w:rPr>
        <w:t>. Standard NR NTN support in PCS spectrum will:</w:t>
      </w:r>
    </w:p>
    <w:p w14:paraId="6D53D52D" w14:textId="77777777" w:rsidR="00C30C49" w:rsidRPr="00C30C49" w:rsidRDefault="00C30C49" w:rsidP="00C30C49">
      <w:pPr>
        <w:pStyle w:val="BodyText"/>
        <w:ind w:left="100"/>
        <w:rPr>
          <w:rFonts w:ascii="Arial" w:hAnsi="Arial" w:cs="Arial"/>
        </w:rPr>
      </w:pPr>
    </w:p>
    <w:p w14:paraId="442608B2" w14:textId="77777777" w:rsidR="00C30C49" w:rsidRPr="00C30C49" w:rsidRDefault="00C30C49" w:rsidP="00C30C49">
      <w:pPr>
        <w:pStyle w:val="BodyText"/>
        <w:numPr>
          <w:ilvl w:val="0"/>
          <w:numId w:val="39"/>
        </w:numPr>
        <w:rPr>
          <w:rFonts w:ascii="Arial" w:hAnsi="Arial" w:cs="Arial"/>
        </w:rPr>
      </w:pPr>
      <w:r w:rsidRPr="00C30C49">
        <w:rPr>
          <w:rFonts w:ascii="Arial" w:hAnsi="Arial" w:cs="Arial"/>
        </w:rPr>
        <w:t>Enhance rural and emergency connectivity solutions.</w:t>
      </w:r>
    </w:p>
    <w:p w14:paraId="666302AB" w14:textId="7AFDC3A0" w:rsidR="00C30C49" w:rsidRPr="00C30C49" w:rsidRDefault="00C30C49" w:rsidP="00C30C49">
      <w:pPr>
        <w:pStyle w:val="BodyText"/>
        <w:numPr>
          <w:ilvl w:val="0"/>
          <w:numId w:val="39"/>
        </w:numPr>
        <w:rPr>
          <w:rFonts w:ascii="Arial" w:hAnsi="Arial" w:cs="Arial"/>
        </w:rPr>
      </w:pPr>
      <w:r>
        <w:rPr>
          <w:rFonts w:ascii="Arial" w:hAnsi="Arial" w:cs="Arial"/>
        </w:rPr>
        <w:t>A</w:t>
      </w:r>
      <w:r w:rsidRPr="00C30C49">
        <w:rPr>
          <w:rFonts w:ascii="Arial" w:hAnsi="Arial" w:cs="Arial"/>
        </w:rPr>
        <w:t xml:space="preserve">void fragmentation through a common, </w:t>
      </w:r>
      <w:r w:rsidR="007878CE">
        <w:rPr>
          <w:rFonts w:ascii="Arial" w:hAnsi="Arial" w:cs="Arial"/>
        </w:rPr>
        <w:t xml:space="preserve">standard </w:t>
      </w:r>
      <w:r w:rsidRPr="00C30C49">
        <w:rPr>
          <w:rFonts w:ascii="Arial" w:hAnsi="Arial" w:cs="Arial"/>
        </w:rPr>
        <w:t>band framework.</w:t>
      </w:r>
    </w:p>
    <w:p w14:paraId="539C2626" w14:textId="2B3DEBAD" w:rsidR="007F3F5B" w:rsidRDefault="00C30C49" w:rsidP="00C30C49">
      <w:pPr>
        <w:pStyle w:val="BodyText"/>
        <w:numPr>
          <w:ilvl w:val="0"/>
          <w:numId w:val="39"/>
        </w:numPr>
        <w:rPr>
          <w:rFonts w:ascii="Arial" w:hAnsi="Arial" w:cs="Arial"/>
        </w:rPr>
      </w:pPr>
      <w:r w:rsidRPr="00C30C49">
        <w:rPr>
          <w:rFonts w:ascii="Arial" w:hAnsi="Arial" w:cs="Arial"/>
        </w:rPr>
        <w:t>Encourage innovation from chipset, device, and satellite vendors.</w:t>
      </w:r>
    </w:p>
    <w:p w14:paraId="7A7391DE" w14:textId="3D920500" w:rsidR="007F3F5B" w:rsidRDefault="0064405F" w:rsidP="00442637">
      <w:pPr>
        <w:pStyle w:val="BodyText"/>
        <w:ind w:left="100"/>
        <w:rPr>
          <w:rFonts w:ascii="Arial" w:hAnsi="Arial"/>
          <w:sz w:val="32"/>
        </w:rPr>
      </w:pPr>
      <w:r w:rsidRPr="00964B30">
        <w:rPr>
          <w:rFonts w:ascii="Arial" w:hAnsi="Arial"/>
          <w:sz w:val="32"/>
        </w:rPr>
        <w:t>2.</w:t>
      </w:r>
      <w:r>
        <w:rPr>
          <w:rFonts w:ascii="Arial" w:hAnsi="Arial"/>
          <w:sz w:val="32"/>
        </w:rPr>
        <w:t>5</w:t>
      </w:r>
      <w:r w:rsidRPr="00964B30">
        <w:rPr>
          <w:rFonts w:ascii="Arial" w:hAnsi="Arial"/>
          <w:sz w:val="32"/>
        </w:rPr>
        <w:t xml:space="preserve"> </w:t>
      </w:r>
      <w:r>
        <w:rPr>
          <w:rFonts w:ascii="Arial" w:hAnsi="Arial"/>
          <w:sz w:val="32"/>
        </w:rPr>
        <w:t>Precedents in 3GPP</w:t>
      </w:r>
    </w:p>
    <w:p w14:paraId="7EF36A35" w14:textId="77777777" w:rsidR="0064405F" w:rsidRPr="0064405F" w:rsidRDefault="0064405F" w:rsidP="007E00C1">
      <w:pPr>
        <w:pStyle w:val="BodyText"/>
        <w:numPr>
          <w:ilvl w:val="0"/>
          <w:numId w:val="41"/>
        </w:numPr>
        <w:rPr>
          <w:rFonts w:ascii="Arial" w:hAnsi="Arial" w:cs="Arial"/>
        </w:rPr>
      </w:pPr>
      <w:r w:rsidRPr="0064405F">
        <w:rPr>
          <w:rFonts w:ascii="Arial" w:hAnsi="Arial" w:cs="Arial"/>
        </w:rPr>
        <w:t>Historically in 3GPP, operators do not block the Work Items proposed by other operators. If an operator has regulatory approval for a band, there is usually not objection from other operators.</w:t>
      </w:r>
    </w:p>
    <w:p w14:paraId="5B3E6644" w14:textId="1888F609" w:rsidR="0064405F" w:rsidRPr="0064405F" w:rsidRDefault="0064405F" w:rsidP="007E00C1">
      <w:pPr>
        <w:pStyle w:val="BodyText"/>
        <w:numPr>
          <w:ilvl w:val="0"/>
          <w:numId w:val="41"/>
        </w:numPr>
        <w:rPr>
          <w:rFonts w:ascii="Arial" w:hAnsi="Arial" w:cs="Arial"/>
        </w:rPr>
      </w:pPr>
      <w:r w:rsidRPr="0064405F">
        <w:rPr>
          <w:rFonts w:ascii="Arial" w:hAnsi="Arial" w:cs="Arial"/>
        </w:rPr>
        <w:t xml:space="preserve">T-Mobile expressed concern about UE-UE coexistence between n252 and n25 prior to RAN approval of the Work Item, but we did not block the creation of the Work Item. We worked with the proponents to find solutions within the Work Item. </w:t>
      </w:r>
    </w:p>
    <w:p w14:paraId="03E63804" w14:textId="77777777" w:rsidR="0064405F" w:rsidRPr="0064405F" w:rsidRDefault="0064405F" w:rsidP="007E00C1">
      <w:pPr>
        <w:pStyle w:val="BodyText"/>
        <w:numPr>
          <w:ilvl w:val="0"/>
          <w:numId w:val="41"/>
        </w:numPr>
        <w:rPr>
          <w:rFonts w:ascii="Arial" w:hAnsi="Arial" w:cs="Arial"/>
        </w:rPr>
      </w:pPr>
      <w:r w:rsidRPr="0064405F">
        <w:rPr>
          <w:rFonts w:ascii="Arial" w:hAnsi="Arial" w:cs="Arial"/>
        </w:rPr>
        <w:t>3GPP has not done satellite-satellite simulations before.</w:t>
      </w:r>
    </w:p>
    <w:p w14:paraId="39841356" w14:textId="31FFA7DA" w:rsidR="0064405F" w:rsidRDefault="0064405F" w:rsidP="007E00C1">
      <w:pPr>
        <w:pStyle w:val="BodyText"/>
        <w:numPr>
          <w:ilvl w:val="0"/>
          <w:numId w:val="41"/>
        </w:numPr>
        <w:rPr>
          <w:rFonts w:ascii="Arial" w:hAnsi="Arial" w:cs="Arial"/>
        </w:rPr>
      </w:pPr>
      <w:r w:rsidRPr="0064405F">
        <w:rPr>
          <w:rFonts w:ascii="Arial" w:hAnsi="Arial" w:cs="Arial"/>
        </w:rPr>
        <w:t>3GPP standardized n77, covering 3.3-4.2GHz, before there was an ITU IMT allocation for 3.7-4.2 GHz. WRC-15 only covered up to 3.7 GHz.</w:t>
      </w:r>
    </w:p>
    <w:p w14:paraId="6F17F183" w14:textId="77777777" w:rsidR="007878CE" w:rsidRPr="007878CE" w:rsidRDefault="007878CE" w:rsidP="007878CE">
      <w:pPr>
        <w:keepNext/>
        <w:keepLines/>
        <w:pBdr>
          <w:top w:val="single" w:sz="12" w:space="1" w:color="auto"/>
        </w:pBdr>
        <w:spacing w:before="240"/>
        <w:ind w:left="1134" w:hanging="1134"/>
        <w:outlineLvl w:val="0"/>
        <w:rPr>
          <w:rFonts w:ascii="Arial" w:eastAsia="SimSun" w:hAnsi="Arial" w:cs="Arial"/>
          <w:sz w:val="36"/>
          <w:lang w:eastAsia="zh-CN"/>
        </w:rPr>
      </w:pPr>
      <w:r w:rsidRPr="007878CE">
        <w:rPr>
          <w:rFonts w:ascii="Arial" w:eastAsia="SimSun" w:hAnsi="Arial" w:cs="Arial"/>
          <w:sz w:val="36"/>
          <w:lang w:eastAsia="zh-CN"/>
        </w:rPr>
        <w:t>3. Conclusion</w:t>
      </w:r>
    </w:p>
    <w:p w14:paraId="0649ACA2" w14:textId="4D989131" w:rsidR="003171C8" w:rsidRDefault="007878CE" w:rsidP="00D81179">
      <w:pPr>
        <w:pStyle w:val="BodyText"/>
        <w:rPr>
          <w:rFonts w:ascii="Arial" w:eastAsiaTheme="minorEastAsia" w:hAnsi="Arial" w:cs="Arial"/>
          <w:bCs/>
          <w:iCs/>
          <w:lang w:eastAsia="zh-TW"/>
        </w:rPr>
      </w:pPr>
      <w:r w:rsidRPr="007878CE">
        <w:rPr>
          <w:rFonts w:ascii="Arial" w:hAnsi="Arial" w:cs="Arial"/>
        </w:rPr>
        <w:t xml:space="preserve">The proposed NR NTN PCS band will serve as a standardized foundation for SCS services over 5G NR. This effort will support ongoing commercial deployments and </w:t>
      </w:r>
      <w:r w:rsidR="004C698E" w:rsidRPr="007878CE">
        <w:rPr>
          <w:rFonts w:ascii="Arial" w:hAnsi="Arial" w:cs="Arial"/>
        </w:rPr>
        <w:t>cataly</w:t>
      </w:r>
      <w:r w:rsidR="004C698E">
        <w:rPr>
          <w:rFonts w:ascii="Arial" w:hAnsi="Arial" w:cs="Arial"/>
        </w:rPr>
        <w:t>z</w:t>
      </w:r>
      <w:r w:rsidR="004C698E" w:rsidRPr="007878CE">
        <w:rPr>
          <w:rFonts w:ascii="Arial" w:hAnsi="Arial" w:cs="Arial"/>
        </w:rPr>
        <w:t>e</w:t>
      </w:r>
      <w:r w:rsidRPr="007878CE">
        <w:rPr>
          <w:rFonts w:ascii="Arial" w:hAnsi="Arial" w:cs="Arial"/>
        </w:rPr>
        <w:t xml:space="preserve"> new service models, while ensuring technical coherence within 3GPP specifications. Approval of this Work Item for Rel-20 will position the 3GPP ecosystem to meet regulatory, technical, and commercial needs in the NTN space.</w:t>
      </w:r>
      <w:r w:rsidR="00BB39AC">
        <w:rPr>
          <w:rFonts w:ascii="Arial" w:hAnsi="Arial" w:cs="Arial"/>
        </w:rPr>
        <w:t xml:space="preserve"> </w:t>
      </w:r>
      <w:r>
        <w:rPr>
          <w:rFonts w:ascii="Arial" w:eastAsiaTheme="minorEastAsia" w:hAnsi="Arial" w:cs="Arial"/>
          <w:bCs/>
          <w:iCs/>
          <w:lang w:eastAsia="zh-TW"/>
        </w:rPr>
        <w:t xml:space="preserve">The </w:t>
      </w:r>
      <w:r w:rsidR="003171C8">
        <w:rPr>
          <w:rFonts w:ascii="Arial" w:eastAsiaTheme="minorEastAsia" w:hAnsi="Arial" w:cs="Arial"/>
          <w:bCs/>
          <w:iCs/>
          <w:lang w:eastAsia="zh-TW"/>
        </w:rPr>
        <w:t xml:space="preserve">background, motivation, </w:t>
      </w:r>
      <w:r w:rsidR="001B6F04">
        <w:rPr>
          <w:rFonts w:ascii="Arial" w:eastAsiaTheme="minorEastAsia" w:hAnsi="Arial" w:cs="Arial"/>
          <w:bCs/>
          <w:iCs/>
          <w:lang w:eastAsia="zh-TW"/>
        </w:rPr>
        <w:t xml:space="preserve">brief objectives and market and regulatory drivers have been discussed above. </w:t>
      </w:r>
    </w:p>
    <w:p w14:paraId="124FD559" w14:textId="653AED1E" w:rsidR="007878CE" w:rsidRDefault="007878CE" w:rsidP="007878CE">
      <w:pPr>
        <w:rPr>
          <w:rFonts w:ascii="Arial" w:eastAsiaTheme="minorEastAsia" w:hAnsi="Arial" w:cs="Arial"/>
          <w:b/>
          <w:bCs/>
          <w:iCs/>
          <w:lang w:eastAsia="zh-TW"/>
        </w:rPr>
      </w:pPr>
      <w:r w:rsidRPr="005D68E2">
        <w:rPr>
          <w:rFonts w:ascii="Arial" w:eastAsiaTheme="minorEastAsia" w:hAnsi="Arial" w:cs="Arial"/>
          <w:b/>
          <w:bCs/>
          <w:iCs/>
          <w:lang w:eastAsia="zh-TW"/>
        </w:rPr>
        <w:t xml:space="preserve">Proposal: </w:t>
      </w:r>
      <w:r w:rsidR="001B6F04">
        <w:rPr>
          <w:rFonts w:ascii="Arial" w:eastAsiaTheme="minorEastAsia" w:hAnsi="Arial" w:cs="Arial"/>
          <w:b/>
          <w:bCs/>
          <w:iCs/>
          <w:lang w:eastAsia="zh-TW"/>
        </w:rPr>
        <w:t xml:space="preserve"> </w:t>
      </w:r>
      <w:r w:rsidRPr="005D68E2">
        <w:rPr>
          <w:rFonts w:ascii="Arial" w:eastAsiaTheme="minorEastAsia" w:hAnsi="Arial" w:cs="Arial"/>
          <w:b/>
          <w:bCs/>
          <w:iCs/>
          <w:lang w:eastAsia="zh-TW"/>
        </w:rPr>
        <w:t xml:space="preserve">Introduce a new WID </w:t>
      </w:r>
      <w:r>
        <w:rPr>
          <w:rFonts w:ascii="Arial" w:eastAsiaTheme="minorEastAsia" w:hAnsi="Arial" w:cs="Arial"/>
          <w:b/>
          <w:bCs/>
          <w:iCs/>
          <w:lang w:eastAsia="zh-TW"/>
        </w:rPr>
        <w:t xml:space="preserve">for NR-NTN band </w:t>
      </w:r>
      <w:r w:rsidRPr="005D68E2">
        <w:rPr>
          <w:rFonts w:ascii="Arial" w:eastAsiaTheme="minorEastAsia" w:hAnsi="Arial" w:cs="Arial"/>
          <w:b/>
          <w:bCs/>
          <w:iCs/>
          <w:lang w:eastAsia="zh-TW"/>
        </w:rPr>
        <w:t xml:space="preserve">with the UL part </w:t>
      </w:r>
      <w:r>
        <w:rPr>
          <w:rFonts w:ascii="Arial" w:eastAsiaTheme="minorEastAsia" w:hAnsi="Arial" w:cs="Arial"/>
          <w:b/>
          <w:bCs/>
          <w:iCs/>
          <w:lang w:eastAsia="zh-TW"/>
        </w:rPr>
        <w:t xml:space="preserve">of </w:t>
      </w:r>
      <w:r w:rsidR="0074779A">
        <w:rPr>
          <w:rFonts w:ascii="Arial" w:eastAsiaTheme="minorEastAsia" w:hAnsi="Arial" w:cs="Arial"/>
          <w:b/>
          <w:bCs/>
          <w:iCs/>
          <w:lang w:eastAsia="zh-TW"/>
        </w:rPr>
        <w:t>1850</w:t>
      </w:r>
      <w:r w:rsidRPr="005D68E2">
        <w:rPr>
          <w:rFonts w:ascii="Arial" w:eastAsiaTheme="minorEastAsia" w:hAnsi="Arial" w:cs="Arial"/>
          <w:b/>
          <w:bCs/>
          <w:iCs/>
          <w:lang w:eastAsia="zh-TW"/>
        </w:rPr>
        <w:t>-</w:t>
      </w:r>
      <w:r w:rsidR="0074779A">
        <w:rPr>
          <w:rFonts w:ascii="Arial" w:eastAsiaTheme="minorEastAsia" w:hAnsi="Arial" w:cs="Arial"/>
          <w:b/>
          <w:bCs/>
          <w:iCs/>
          <w:lang w:eastAsia="zh-TW"/>
        </w:rPr>
        <w:t>1915</w:t>
      </w:r>
      <w:r w:rsidRPr="005D68E2">
        <w:rPr>
          <w:rFonts w:ascii="Arial" w:eastAsiaTheme="minorEastAsia" w:hAnsi="Arial" w:cs="Arial"/>
          <w:b/>
          <w:bCs/>
          <w:iCs/>
          <w:lang w:eastAsia="zh-TW"/>
        </w:rPr>
        <w:t xml:space="preserve"> MHz and the DL part </w:t>
      </w:r>
      <w:r>
        <w:rPr>
          <w:rFonts w:ascii="Arial" w:eastAsiaTheme="minorEastAsia" w:hAnsi="Arial" w:cs="Arial"/>
          <w:b/>
          <w:bCs/>
          <w:iCs/>
          <w:lang w:eastAsia="zh-TW"/>
        </w:rPr>
        <w:t xml:space="preserve">of </w:t>
      </w:r>
      <w:r w:rsidR="0074779A">
        <w:rPr>
          <w:rFonts w:ascii="Arial" w:eastAsiaTheme="minorEastAsia" w:hAnsi="Arial" w:cs="Arial"/>
          <w:b/>
          <w:bCs/>
          <w:iCs/>
          <w:lang w:eastAsia="zh-TW"/>
        </w:rPr>
        <w:t>1930</w:t>
      </w:r>
      <w:r>
        <w:rPr>
          <w:rFonts w:ascii="Arial" w:eastAsiaTheme="minorEastAsia" w:hAnsi="Arial" w:cs="Arial"/>
          <w:b/>
          <w:bCs/>
          <w:iCs/>
          <w:lang w:eastAsia="zh-TW"/>
        </w:rPr>
        <w:t>-</w:t>
      </w:r>
      <w:r w:rsidR="00F46943">
        <w:rPr>
          <w:rFonts w:ascii="Arial" w:eastAsiaTheme="minorEastAsia" w:hAnsi="Arial" w:cs="Arial"/>
          <w:b/>
          <w:bCs/>
          <w:iCs/>
          <w:lang w:eastAsia="zh-TW"/>
        </w:rPr>
        <w:t>1995</w:t>
      </w:r>
      <w:r>
        <w:rPr>
          <w:rFonts w:ascii="Arial" w:eastAsiaTheme="minorEastAsia" w:hAnsi="Arial" w:cs="Arial"/>
          <w:b/>
          <w:bCs/>
          <w:iCs/>
          <w:lang w:eastAsia="zh-TW"/>
        </w:rPr>
        <w:t xml:space="preserve"> MHz</w:t>
      </w:r>
      <w:r w:rsidRPr="005D68E2">
        <w:rPr>
          <w:rFonts w:ascii="Arial" w:eastAsiaTheme="minorEastAsia" w:hAnsi="Arial" w:cs="Arial"/>
          <w:b/>
          <w:bCs/>
          <w:iCs/>
          <w:lang w:eastAsia="zh-TW"/>
        </w:rPr>
        <w:t>.</w:t>
      </w:r>
    </w:p>
    <w:p w14:paraId="1BB883C3" w14:textId="38B42E1E" w:rsidR="007878CE" w:rsidRPr="0042194F" w:rsidRDefault="007878CE" w:rsidP="007878CE">
      <w:pPr>
        <w:rPr>
          <w:rFonts w:ascii="Arial" w:eastAsiaTheme="minorEastAsia" w:hAnsi="Arial" w:cs="Arial"/>
          <w:bCs/>
          <w:iCs/>
          <w:lang w:eastAsia="zh-TW"/>
        </w:rPr>
      </w:pPr>
      <w:r>
        <w:rPr>
          <w:rFonts w:ascii="Arial" w:eastAsiaTheme="minorEastAsia" w:hAnsi="Arial" w:cs="Arial"/>
          <w:bCs/>
          <w:iCs/>
          <w:lang w:eastAsia="zh-TW"/>
        </w:rPr>
        <w:t xml:space="preserve">The new WID for NR-NTN </w:t>
      </w:r>
      <w:r w:rsidR="00AC29ED">
        <w:rPr>
          <w:rFonts w:ascii="Arial" w:eastAsiaTheme="minorEastAsia" w:hAnsi="Arial" w:cs="Arial"/>
          <w:bCs/>
          <w:iCs/>
          <w:lang w:eastAsia="zh-TW"/>
        </w:rPr>
        <w:t>is</w:t>
      </w:r>
      <w:r>
        <w:rPr>
          <w:rFonts w:ascii="Arial" w:eastAsiaTheme="minorEastAsia" w:hAnsi="Arial" w:cs="Arial"/>
          <w:bCs/>
          <w:iCs/>
          <w:lang w:eastAsia="zh-TW"/>
        </w:rPr>
        <w:t xml:space="preserve"> submitted in [</w:t>
      </w:r>
      <w:r w:rsidR="00F46943">
        <w:rPr>
          <w:rFonts w:ascii="Arial" w:eastAsiaTheme="minorEastAsia" w:hAnsi="Arial" w:cs="Arial"/>
          <w:bCs/>
          <w:iCs/>
          <w:lang w:eastAsia="zh-TW"/>
        </w:rPr>
        <w:t>x</w:t>
      </w:r>
      <w:r>
        <w:rPr>
          <w:rFonts w:ascii="Arial" w:eastAsiaTheme="minorEastAsia" w:hAnsi="Arial" w:cs="Arial"/>
          <w:bCs/>
          <w:iCs/>
          <w:lang w:eastAsia="zh-TW"/>
        </w:rPr>
        <w:t>]</w:t>
      </w:r>
    </w:p>
    <w:p w14:paraId="42CC7CC0" w14:textId="243F9767" w:rsidR="007E4D89" w:rsidRPr="00787CA7" w:rsidRDefault="007E4D89" w:rsidP="007E4D89">
      <w:pPr>
        <w:pStyle w:val="Heading1"/>
        <w:rPr>
          <w:rStyle w:val="SubtleReference"/>
          <w:rFonts w:cs="Arial"/>
          <w:smallCaps w:val="0"/>
          <w:color w:val="auto"/>
          <w:u w:val="none"/>
        </w:rPr>
      </w:pPr>
      <w:bookmarkStart w:id="11" w:name="_Hlk32391732"/>
      <w:r w:rsidRPr="00787CA7">
        <w:rPr>
          <w:rStyle w:val="SubtleReference"/>
          <w:rFonts w:cs="Arial"/>
          <w:smallCaps w:val="0"/>
          <w:color w:val="auto"/>
          <w:u w:val="none"/>
        </w:rPr>
        <w:t>Reference</w:t>
      </w:r>
    </w:p>
    <w:bookmarkEnd w:id="0"/>
    <w:bookmarkEnd w:id="1"/>
    <w:bookmarkEnd w:id="2"/>
    <w:bookmarkEnd w:id="3"/>
    <w:bookmarkEnd w:id="4"/>
    <w:bookmarkEnd w:id="5"/>
    <w:bookmarkEnd w:id="6"/>
    <w:bookmarkEnd w:id="7"/>
    <w:bookmarkEnd w:id="8"/>
    <w:bookmarkEnd w:id="9"/>
    <w:bookmarkEnd w:id="11"/>
    <w:p w14:paraId="7A3B0AD6" w14:textId="4A391E3A" w:rsidR="006C2B23" w:rsidRDefault="00C01667" w:rsidP="0009602F">
      <w:pPr>
        <w:pStyle w:val="ListParagraph"/>
        <w:numPr>
          <w:ilvl w:val="0"/>
          <w:numId w:val="23"/>
        </w:numPr>
        <w:rPr>
          <w:rFonts w:ascii="Arial" w:hAnsi="Arial" w:cs="Arial"/>
        </w:rPr>
      </w:pPr>
      <w:r>
        <w:rPr>
          <w:rFonts w:ascii="Arial" w:hAnsi="Arial" w:cs="Arial"/>
        </w:rPr>
        <w:fldChar w:fldCharType="begin"/>
      </w:r>
      <w:r>
        <w:rPr>
          <w:rFonts w:ascii="Arial" w:hAnsi="Arial" w:cs="Arial"/>
        </w:rPr>
        <w:instrText xml:space="preserve"> HYPERLINK "https://www.3gpp.org/ftp/Information/WI_Sheet/RP-221169.zip" </w:instrText>
      </w:r>
      <w:r>
        <w:rPr>
          <w:rFonts w:ascii="Arial" w:hAnsi="Arial" w:cs="Arial"/>
        </w:rPr>
      </w:r>
      <w:r>
        <w:rPr>
          <w:rFonts w:ascii="Arial" w:hAnsi="Arial" w:cs="Arial"/>
        </w:rPr>
        <w:fldChar w:fldCharType="separate"/>
      </w:r>
      <w:r w:rsidRPr="00C01667">
        <w:rPr>
          <w:rStyle w:val="Hyperlink"/>
          <w:rFonts w:ascii="Arial" w:hAnsi="Arial" w:cs="Arial"/>
        </w:rPr>
        <w:t>RP-221169</w:t>
      </w:r>
      <w:r>
        <w:rPr>
          <w:rFonts w:ascii="Arial" w:hAnsi="Arial" w:cs="Arial"/>
        </w:rPr>
        <w:fldChar w:fldCharType="end"/>
      </w:r>
      <w:r>
        <w:rPr>
          <w:rFonts w:ascii="Arial" w:hAnsi="Arial" w:cs="Arial"/>
        </w:rPr>
        <w:t xml:space="preserve">, </w:t>
      </w:r>
      <w:r w:rsidR="000525BB">
        <w:rPr>
          <w:rFonts w:ascii="Arial" w:hAnsi="Arial" w:cs="Arial"/>
        </w:rPr>
        <w:t xml:space="preserve">Rel-17 </w:t>
      </w:r>
      <w:r w:rsidR="0009602F" w:rsidRPr="0009602F">
        <w:rPr>
          <w:rFonts w:ascii="Arial" w:hAnsi="Arial" w:cs="Arial"/>
        </w:rPr>
        <w:t>Solutions for NR to support non-terrestrial networks (NTN)</w:t>
      </w:r>
      <w:r w:rsidR="0009602F">
        <w:rPr>
          <w:rFonts w:ascii="Arial" w:hAnsi="Arial" w:cs="Arial"/>
        </w:rPr>
        <w:t xml:space="preserve"> WID</w:t>
      </w:r>
    </w:p>
    <w:p w14:paraId="61B76526" w14:textId="1BF542D8" w:rsidR="000525BB" w:rsidRDefault="000525BB" w:rsidP="00C01667">
      <w:pPr>
        <w:pStyle w:val="ListParagraph"/>
        <w:numPr>
          <w:ilvl w:val="0"/>
          <w:numId w:val="23"/>
        </w:numPr>
        <w:rPr>
          <w:rFonts w:ascii="Arial" w:hAnsi="Arial" w:cs="Arial"/>
        </w:rPr>
      </w:pPr>
      <w:hyperlink r:id="rId12" w:history="1">
        <w:r w:rsidRPr="0009602F">
          <w:rPr>
            <w:rStyle w:val="Hyperlink"/>
            <w:rFonts w:ascii="Arial" w:hAnsi="Arial" w:cs="Arial"/>
          </w:rPr>
          <w:t>TR 38</w:t>
        </w:r>
        <w:r w:rsidR="00C01667" w:rsidRPr="0009602F">
          <w:rPr>
            <w:rStyle w:val="Hyperlink"/>
            <w:rFonts w:ascii="Arial" w:hAnsi="Arial" w:cs="Arial"/>
          </w:rPr>
          <w:t>.863</w:t>
        </w:r>
      </w:hyperlink>
      <w:r w:rsidR="00C01667">
        <w:rPr>
          <w:rFonts w:ascii="Arial" w:hAnsi="Arial" w:cs="Arial"/>
        </w:rPr>
        <w:t xml:space="preserve">, </w:t>
      </w:r>
      <w:r w:rsidR="00E45C33">
        <w:rPr>
          <w:rFonts w:ascii="Arial" w:hAnsi="Arial" w:cs="Arial"/>
        </w:rPr>
        <w:t>“</w:t>
      </w:r>
      <w:r w:rsidR="00C01667" w:rsidRPr="00C01667">
        <w:rPr>
          <w:rFonts w:ascii="Arial" w:hAnsi="Arial" w:cs="Arial"/>
        </w:rPr>
        <w:t>Solutions for NR to support non-terrestrial networks (NTN):</w:t>
      </w:r>
      <w:r w:rsidR="00C01667">
        <w:rPr>
          <w:rFonts w:ascii="Arial" w:hAnsi="Arial" w:cs="Arial"/>
        </w:rPr>
        <w:t xml:space="preserve"> </w:t>
      </w:r>
      <w:r w:rsidR="00C01667" w:rsidRPr="00C01667">
        <w:rPr>
          <w:rFonts w:ascii="Arial" w:hAnsi="Arial" w:cs="Arial"/>
        </w:rPr>
        <w:t>Non-terrestrial networks (NTN) related RF and co-existence aspects</w:t>
      </w:r>
      <w:r w:rsidR="00E45C33">
        <w:rPr>
          <w:rFonts w:ascii="Arial" w:hAnsi="Arial" w:cs="Arial"/>
        </w:rPr>
        <w:t>”</w:t>
      </w:r>
    </w:p>
    <w:p w14:paraId="1E417CE8" w14:textId="3B561849" w:rsidR="00C77EA3" w:rsidRDefault="001E7B09" w:rsidP="00E17CE0">
      <w:pPr>
        <w:pStyle w:val="ListParagraph"/>
        <w:numPr>
          <w:ilvl w:val="0"/>
          <w:numId w:val="23"/>
        </w:numPr>
        <w:rPr>
          <w:rFonts w:ascii="Arial" w:hAnsi="Arial" w:cs="Arial"/>
        </w:rPr>
      </w:pPr>
      <w:bookmarkStart w:id="12" w:name="_Ref214982085"/>
      <w:r w:rsidRPr="001E7B09">
        <w:rPr>
          <w:rFonts w:ascii="Arial" w:hAnsi="Arial" w:cs="Arial"/>
        </w:rPr>
        <w:t>Single Network Future: Supplemental Coverage</w:t>
      </w:r>
      <w:r>
        <w:rPr>
          <w:rFonts w:ascii="Arial" w:hAnsi="Arial" w:cs="Arial"/>
        </w:rPr>
        <w:t xml:space="preserve"> </w:t>
      </w:r>
      <w:r w:rsidRPr="001E7B09">
        <w:rPr>
          <w:rFonts w:ascii="Arial" w:hAnsi="Arial" w:cs="Arial"/>
        </w:rPr>
        <w:t>from Space</w:t>
      </w:r>
      <w:r>
        <w:rPr>
          <w:rFonts w:ascii="Arial" w:hAnsi="Arial" w:cs="Arial"/>
        </w:rPr>
        <w:t xml:space="preserve">, </w:t>
      </w:r>
      <w:r w:rsidR="00940373" w:rsidRPr="00940373">
        <w:rPr>
          <w:rFonts w:ascii="Arial" w:hAnsi="Arial" w:cs="Arial"/>
        </w:rPr>
        <w:t>REPORT AND ORDER AND FURTHER NOTICE OF PROPOSED RULEMAKING</w:t>
      </w:r>
      <w:r w:rsidR="00940373">
        <w:rPr>
          <w:rFonts w:ascii="Arial" w:hAnsi="Arial" w:cs="Arial"/>
        </w:rPr>
        <w:t xml:space="preserve">, </w:t>
      </w:r>
      <w:r w:rsidR="00F96422" w:rsidRPr="00F96422">
        <w:rPr>
          <w:rFonts w:ascii="Arial" w:hAnsi="Arial" w:cs="Arial"/>
        </w:rPr>
        <w:t>US Federal Communications Commission</w:t>
      </w:r>
      <w:r w:rsidR="00F96422">
        <w:rPr>
          <w:rFonts w:ascii="Arial" w:hAnsi="Arial" w:cs="Arial"/>
        </w:rPr>
        <w:t xml:space="preserve">, </w:t>
      </w:r>
      <w:r w:rsidR="00A17F95" w:rsidRPr="00A17F95">
        <w:rPr>
          <w:rFonts w:ascii="Arial" w:hAnsi="Arial" w:cs="Arial"/>
        </w:rPr>
        <w:t>March 14, 2024</w:t>
      </w:r>
      <w:r w:rsidR="00A17F95">
        <w:rPr>
          <w:rFonts w:ascii="Arial" w:hAnsi="Arial" w:cs="Arial"/>
        </w:rPr>
        <w:t xml:space="preserve">, </w:t>
      </w:r>
      <w:hyperlink r:id="rId13" w:history="1">
        <w:r w:rsidR="00A17F95" w:rsidRPr="009C31B2">
          <w:rPr>
            <w:rStyle w:val="Hyperlink"/>
            <w:rFonts w:ascii="Arial" w:hAnsi="Arial" w:cs="Arial"/>
          </w:rPr>
          <w:t>https://docs.fcc.gov/public/attachments/FCC-24-28A1.pdf</w:t>
        </w:r>
      </w:hyperlink>
      <w:bookmarkEnd w:id="12"/>
    </w:p>
    <w:p w14:paraId="4728B672" w14:textId="748849C1" w:rsidR="00FC6E34" w:rsidRPr="008C770C" w:rsidRDefault="008C770C" w:rsidP="003B6DA8">
      <w:pPr>
        <w:pStyle w:val="ListParagraph"/>
        <w:numPr>
          <w:ilvl w:val="0"/>
          <w:numId w:val="23"/>
        </w:numPr>
        <w:rPr>
          <w:rFonts w:ascii="Arial" w:hAnsi="Arial" w:cs="Arial"/>
        </w:rPr>
      </w:pPr>
      <w:bookmarkStart w:id="13" w:name="_Ref214982348"/>
      <w:r w:rsidRPr="008C770C">
        <w:rPr>
          <w:rFonts w:ascii="Arial" w:hAnsi="Arial" w:cs="Arial"/>
        </w:rPr>
        <w:t>Request for Deployment and Operating Authority for the SpaceX Gen2 NGSO Satellite System</w:t>
      </w:r>
      <w:r>
        <w:rPr>
          <w:rFonts w:ascii="Arial" w:hAnsi="Arial" w:cs="Arial"/>
        </w:rPr>
        <w:t>,</w:t>
      </w:r>
      <w:r w:rsidR="00BB62C8" w:rsidRPr="008C770C">
        <w:rPr>
          <w:rFonts w:ascii="Arial" w:hAnsi="Arial" w:cs="Arial"/>
        </w:rPr>
        <w:t xml:space="preserve"> </w:t>
      </w:r>
      <w:r w:rsidR="00F96422" w:rsidRPr="00F96422">
        <w:rPr>
          <w:rFonts w:ascii="Arial" w:hAnsi="Arial" w:cs="Arial"/>
        </w:rPr>
        <w:t>ORDER AND AUTHORIZATION</w:t>
      </w:r>
      <w:r w:rsidR="00F96422">
        <w:rPr>
          <w:rFonts w:ascii="Arial" w:hAnsi="Arial" w:cs="Arial"/>
        </w:rPr>
        <w:t xml:space="preserve">, </w:t>
      </w:r>
      <w:r w:rsidR="00F96422" w:rsidRPr="00F96422">
        <w:rPr>
          <w:rFonts w:ascii="Arial" w:hAnsi="Arial" w:cs="Arial"/>
        </w:rPr>
        <w:t>US Federal Communications Commission</w:t>
      </w:r>
      <w:r w:rsidR="00F96422">
        <w:rPr>
          <w:rFonts w:ascii="Arial" w:hAnsi="Arial" w:cs="Arial"/>
        </w:rPr>
        <w:t xml:space="preserve">, </w:t>
      </w:r>
      <w:r w:rsidR="00AD10B3" w:rsidRPr="00AD10B3">
        <w:rPr>
          <w:rFonts w:ascii="Arial" w:hAnsi="Arial" w:cs="Arial"/>
        </w:rPr>
        <w:t>November 26, 2024</w:t>
      </w:r>
      <w:r w:rsidR="00AD10B3">
        <w:rPr>
          <w:rFonts w:ascii="Arial" w:hAnsi="Arial" w:cs="Arial"/>
        </w:rPr>
        <w:t>,</w:t>
      </w:r>
      <w:r w:rsidR="00AD10B3" w:rsidRPr="00AD10B3">
        <w:rPr>
          <w:rFonts w:ascii="Arial" w:hAnsi="Arial" w:cs="Arial"/>
        </w:rPr>
        <w:t xml:space="preserve"> </w:t>
      </w:r>
      <w:hyperlink r:id="rId14" w:history="1">
        <w:r w:rsidR="00F96422" w:rsidRPr="009C31B2">
          <w:rPr>
            <w:rStyle w:val="Hyperlink"/>
            <w:rFonts w:ascii="Arial" w:hAnsi="Arial" w:cs="Arial"/>
          </w:rPr>
          <w:t>https://docs.fcc.gov/public/attachments/DA-24-1193A1.pdf</w:t>
        </w:r>
      </w:hyperlink>
      <w:bookmarkEnd w:id="13"/>
    </w:p>
    <w:p w14:paraId="5BEBF3D0" w14:textId="0A1CD226" w:rsidR="00762191" w:rsidRDefault="000E031D" w:rsidP="00BC053C">
      <w:pPr>
        <w:pStyle w:val="ListParagraph"/>
        <w:numPr>
          <w:ilvl w:val="0"/>
          <w:numId w:val="23"/>
        </w:numPr>
        <w:rPr>
          <w:rFonts w:ascii="Arial" w:hAnsi="Arial" w:cs="Arial"/>
        </w:rPr>
      </w:pPr>
      <w:bookmarkStart w:id="14" w:name="_Ref214992199"/>
      <w:r w:rsidRPr="000E031D">
        <w:rPr>
          <w:rFonts w:ascii="Arial" w:hAnsi="Arial" w:cs="Arial"/>
        </w:rPr>
        <w:t>Space Bureau and Wireless Telecommunications Bureau Seek Comment on Filings of SpaceX and T-Mobile Requesting to Establish Supplemental Coverage from Space Application for Authority for Modification of the SpaceX NGSO Satellite System to Add a Direct to Cellular System</w:t>
      </w:r>
      <w:r w:rsidR="00DA183A">
        <w:rPr>
          <w:rFonts w:ascii="Arial" w:hAnsi="Arial" w:cs="Arial"/>
        </w:rPr>
        <w:t xml:space="preserve">, </w:t>
      </w:r>
      <w:r w:rsidR="00681435">
        <w:rPr>
          <w:rFonts w:ascii="Arial" w:hAnsi="Arial" w:cs="Arial"/>
        </w:rPr>
        <w:t xml:space="preserve">ORDER, </w:t>
      </w:r>
      <w:r w:rsidR="00DA183A">
        <w:rPr>
          <w:rFonts w:ascii="Arial" w:hAnsi="Arial" w:cs="Arial"/>
        </w:rPr>
        <w:t xml:space="preserve">US Federal Communications Commission, </w:t>
      </w:r>
      <w:r w:rsidR="00681435" w:rsidRPr="00681435">
        <w:rPr>
          <w:rFonts w:ascii="Arial" w:hAnsi="Arial" w:cs="Arial"/>
        </w:rPr>
        <w:t>March 7, 2025</w:t>
      </w:r>
      <w:r w:rsidR="00762191" w:rsidRPr="000E031D">
        <w:rPr>
          <w:rFonts w:ascii="Arial" w:hAnsi="Arial" w:cs="Arial"/>
        </w:rPr>
        <w:t xml:space="preserve"> </w:t>
      </w:r>
      <w:hyperlink r:id="rId15" w:history="1">
        <w:r w:rsidRPr="000E031D">
          <w:rPr>
            <w:rStyle w:val="Hyperlink"/>
            <w:rFonts w:ascii="Arial" w:hAnsi="Arial" w:cs="Arial"/>
          </w:rPr>
          <w:t>https://docs.fcc.gov/public/attachments/DA-25-197A1.pdf</w:t>
        </w:r>
      </w:hyperlink>
      <w:bookmarkEnd w:id="14"/>
    </w:p>
    <w:p w14:paraId="35578970" w14:textId="4A675FF3" w:rsidR="0044315E" w:rsidRDefault="003C10EF" w:rsidP="0044315E">
      <w:pPr>
        <w:pStyle w:val="ListParagraph"/>
        <w:numPr>
          <w:ilvl w:val="0"/>
          <w:numId w:val="23"/>
        </w:numPr>
        <w:rPr>
          <w:rFonts w:ascii="Arial" w:hAnsi="Arial" w:cs="Arial"/>
        </w:rPr>
      </w:pPr>
      <w:bookmarkStart w:id="15" w:name="_Ref214992136"/>
      <w:r>
        <w:rPr>
          <w:rFonts w:ascii="Arial" w:hAnsi="Arial" w:cs="Arial"/>
        </w:rPr>
        <w:t xml:space="preserve">Letter from Omnispace to the FCC, </w:t>
      </w:r>
      <w:r w:rsidR="0044315E">
        <w:rPr>
          <w:rFonts w:ascii="Arial" w:hAnsi="Arial" w:cs="Arial"/>
        </w:rPr>
        <w:t xml:space="preserve">August 30, 2024, </w:t>
      </w:r>
      <w:hyperlink r:id="rId16" w:history="1">
        <w:r w:rsidR="00F65933" w:rsidRPr="00332004">
          <w:rPr>
            <w:rStyle w:val="Hyperlink"/>
            <w:rFonts w:ascii="Arial" w:hAnsi="Arial" w:cs="Arial"/>
          </w:rPr>
          <w:t>https://apps.fcc.gov/els/GetAtt.html?id=357673</w:t>
        </w:r>
      </w:hyperlink>
      <w:bookmarkEnd w:id="15"/>
    </w:p>
    <w:p w14:paraId="0DD9750F" w14:textId="3D576936" w:rsidR="00F65933" w:rsidRPr="0044315E" w:rsidRDefault="0084138D" w:rsidP="0044315E">
      <w:pPr>
        <w:pStyle w:val="ListParagraph"/>
        <w:numPr>
          <w:ilvl w:val="0"/>
          <w:numId w:val="23"/>
        </w:numPr>
        <w:rPr>
          <w:rFonts w:ascii="Arial" w:hAnsi="Arial" w:cs="Arial"/>
        </w:rPr>
      </w:pPr>
      <w:bookmarkStart w:id="16" w:name="_Ref215041847"/>
      <w:r w:rsidRPr="0084138D">
        <w:rPr>
          <w:rFonts w:ascii="Arial" w:hAnsi="Arial" w:cs="Arial"/>
        </w:rPr>
        <w:t>Decision on a Policy, Licensing and Technical Framework for Supplemental Mobile Coverage by Satellite</w:t>
      </w:r>
      <w:r>
        <w:rPr>
          <w:rFonts w:ascii="Arial" w:hAnsi="Arial" w:cs="Arial"/>
        </w:rPr>
        <w:t xml:space="preserve">, Innovation, Science and Economic Development Canada, February 2025, </w:t>
      </w:r>
      <w:r w:rsidRPr="0084138D">
        <w:rPr>
          <w:rFonts w:ascii="Arial" w:hAnsi="Arial" w:cs="Arial"/>
        </w:rPr>
        <w:t>https://ised-isde.canada.ca/site/spectrum-management-telecommunications/en/learn-more/key-documents/consultations/decision-policy-licensing-and-technical-framework-supplemental-mobile-coverage-satellite</w:t>
      </w:r>
      <w:bookmarkEnd w:id="16"/>
    </w:p>
    <w:p w14:paraId="2F80B8BC" w14:textId="34023942" w:rsidR="00B02684" w:rsidRPr="00663D5F" w:rsidRDefault="00B02684" w:rsidP="00C01667">
      <w:pPr>
        <w:pStyle w:val="ListParagraph"/>
        <w:numPr>
          <w:ilvl w:val="0"/>
          <w:numId w:val="23"/>
        </w:numPr>
        <w:rPr>
          <w:rFonts w:ascii="Arial" w:hAnsi="Arial" w:cs="Arial"/>
        </w:rPr>
      </w:pPr>
      <w:r w:rsidRPr="00663D5F">
        <w:rPr>
          <w:rFonts w:ascii="Arial" w:hAnsi="Arial" w:cs="Arial"/>
        </w:rPr>
        <w:t>RP-</w:t>
      </w:r>
      <w:r w:rsidR="00F53C7B" w:rsidRPr="00663D5F">
        <w:rPr>
          <w:rFonts w:ascii="Arial" w:hAnsi="Arial" w:cs="Arial"/>
        </w:rPr>
        <w:t>25</w:t>
      </w:r>
      <w:r w:rsidR="002E03BA" w:rsidRPr="00663D5F">
        <w:rPr>
          <w:rFonts w:ascii="Arial" w:hAnsi="Arial" w:cs="Arial"/>
        </w:rPr>
        <w:t>3700</w:t>
      </w:r>
      <w:r w:rsidR="00F53C7B" w:rsidRPr="00663D5F">
        <w:rPr>
          <w:rFonts w:ascii="Arial" w:hAnsi="Arial" w:cs="Arial"/>
        </w:rPr>
        <w:t>,</w:t>
      </w:r>
      <w:r w:rsidR="002E03BA" w:rsidRPr="00663D5F">
        <w:rPr>
          <w:rFonts w:ascii="Arial" w:hAnsi="Arial" w:cs="Arial"/>
        </w:rPr>
        <w:t xml:space="preserve"> </w:t>
      </w:r>
      <w:r w:rsidR="00B03A3C" w:rsidRPr="00663D5F">
        <w:rPr>
          <w:rFonts w:ascii="Arial" w:hAnsi="Arial" w:cs="Arial"/>
        </w:rPr>
        <w:t xml:space="preserve">New WID: Introduction of NR-NTN PCS band, </w:t>
      </w:r>
      <w:r w:rsidR="008076A2" w:rsidRPr="00663D5F">
        <w:rPr>
          <w:rFonts w:ascii="Arial" w:hAnsi="Arial" w:cs="Arial"/>
        </w:rPr>
        <w:t>T-Mobile USA, Rogers, Telstra, Ericsson, Qualcomm, Samsung, RAN#110, December 202</w:t>
      </w:r>
      <w:r w:rsidR="00663D5F" w:rsidRPr="00663D5F">
        <w:rPr>
          <w:rFonts w:ascii="Arial" w:hAnsi="Arial" w:cs="Arial"/>
        </w:rPr>
        <w:t>5</w:t>
      </w:r>
    </w:p>
    <w:p w14:paraId="50410BBF" w14:textId="7B98C9E3" w:rsidR="008676CF" w:rsidRPr="00787CA7" w:rsidRDefault="008676CF" w:rsidP="00CE23BF">
      <w:pPr>
        <w:pStyle w:val="Heading1"/>
        <w:numPr>
          <w:ilvl w:val="0"/>
          <w:numId w:val="40"/>
        </w:numPr>
        <w:rPr>
          <w:rStyle w:val="SubtleReference"/>
          <w:rFonts w:cs="Arial"/>
          <w:smallCaps w:val="0"/>
          <w:color w:val="auto"/>
          <w:u w:val="none"/>
        </w:rPr>
      </w:pPr>
      <w:r>
        <w:rPr>
          <w:rStyle w:val="SubtleReference"/>
          <w:rFonts w:cs="Arial"/>
          <w:smallCaps w:val="0"/>
          <w:color w:val="auto"/>
          <w:u w:val="none"/>
        </w:rPr>
        <w:t>Appendix</w:t>
      </w:r>
    </w:p>
    <w:p w14:paraId="6166004E" w14:textId="3B0CE9D3" w:rsidR="00166AC6" w:rsidRDefault="007132BD" w:rsidP="00166AC6">
      <w:pPr>
        <w:rPr>
          <w:rFonts w:ascii="Arial" w:hAnsi="Arial" w:cs="Arial"/>
        </w:rPr>
      </w:pPr>
      <w:r>
        <w:rPr>
          <w:rFonts w:ascii="Arial" w:hAnsi="Arial" w:cs="Arial"/>
        </w:rPr>
        <w:t>This appendix discusses concerns about PCS band satellite downlink interfering with the MSS S-Band</w:t>
      </w:r>
      <w:r w:rsidR="00A83157">
        <w:rPr>
          <w:rFonts w:ascii="Arial" w:hAnsi="Arial" w:cs="Arial"/>
        </w:rPr>
        <w:t xml:space="preserve"> 256/n256 uplink in other regions</w:t>
      </w:r>
      <w:r w:rsidR="00C9333F">
        <w:rPr>
          <w:rFonts w:ascii="Arial" w:hAnsi="Arial" w:cs="Arial"/>
        </w:rPr>
        <w:t>.</w:t>
      </w:r>
      <w:r w:rsidR="00A83157">
        <w:rPr>
          <w:rFonts w:ascii="Arial" w:hAnsi="Arial" w:cs="Arial"/>
        </w:rPr>
        <w:t xml:space="preserve"> </w:t>
      </w:r>
    </w:p>
    <w:p w14:paraId="6469D3CF" w14:textId="77777777" w:rsidR="00C9333F" w:rsidRPr="00B3013F" w:rsidRDefault="00C9333F" w:rsidP="00C9333F">
      <w:pPr>
        <w:pStyle w:val="BodyText"/>
        <w:numPr>
          <w:ilvl w:val="0"/>
          <w:numId w:val="38"/>
        </w:numPr>
        <w:rPr>
          <w:rFonts w:ascii="Arial" w:hAnsi="Arial" w:cs="Arial"/>
          <w:lang w:val="en-US"/>
        </w:rPr>
      </w:pPr>
      <w:r>
        <w:rPr>
          <w:rFonts w:ascii="Arial" w:hAnsi="Arial" w:cs="Arial"/>
          <w:lang w:val="en-US"/>
        </w:rPr>
        <w:t>corresponding RRM requirements.</w:t>
      </w:r>
    </w:p>
    <w:p w14:paraId="78038B88" w14:textId="7DBDBA10" w:rsidR="00C9333F" w:rsidRDefault="00C9333F" w:rsidP="00C9333F">
      <w:pPr>
        <w:pStyle w:val="Heading2"/>
      </w:pPr>
      <w:r>
        <w:t>A.1</w:t>
      </w:r>
      <w:r w:rsidRPr="00964B30">
        <w:t xml:space="preserve"> </w:t>
      </w:r>
      <w:r w:rsidRPr="00C9333F">
        <w:t>Concerns raised during the FCC’s NPRM process on SCS</w:t>
      </w:r>
    </w:p>
    <w:p w14:paraId="430618D1" w14:textId="030B1BCB" w:rsidR="00BE7E69" w:rsidRPr="00BE7E69" w:rsidRDefault="00BE7E69" w:rsidP="00BE7E69">
      <w:pPr>
        <w:rPr>
          <w:rFonts w:ascii="Arial" w:hAnsi="Arial" w:cs="Arial"/>
        </w:rPr>
      </w:pPr>
      <w:r w:rsidRPr="00BE7E69">
        <w:rPr>
          <w:rFonts w:ascii="Arial" w:hAnsi="Arial" w:cs="Arial"/>
          <w:b/>
          <w:bCs/>
        </w:rPr>
        <w:t>Reverse-band, satellite-to-satellite interference risk</w:t>
      </w:r>
      <w:r w:rsidRPr="00BE7E69">
        <w:rPr>
          <w:rFonts w:ascii="Arial" w:hAnsi="Arial" w:cs="Arial"/>
        </w:rPr>
        <w:t>. Omnispace argued that using PCS spectrum for space-to-Earth downlinks inside the U.S. conflicts with the International Table’s Earth-to-space (uplink) allocation for MSS outside the U.S., creating the potential for satellite-to-satellite interference into S-band MSS uplinks (i.e., the B256/n256 uplink). They urged</w:t>
      </w:r>
      <w:r w:rsidR="00270A6E">
        <w:rPr>
          <w:rFonts w:ascii="Arial" w:hAnsi="Arial" w:cs="Arial"/>
        </w:rPr>
        <w:t xml:space="preserve"> the FCC to impose</w:t>
      </w:r>
      <w:r w:rsidRPr="00BE7E69">
        <w:rPr>
          <w:rFonts w:ascii="Arial" w:hAnsi="Arial" w:cs="Arial"/>
        </w:rPr>
        <w:t xml:space="preserve"> limits to protect MSS systems operating internationally under the ITU Radio Regulations. </w:t>
      </w:r>
      <w:r w:rsidR="00BA0565">
        <w:rPr>
          <w:rFonts w:ascii="Arial" w:hAnsi="Arial" w:cs="Arial"/>
        </w:rPr>
        <w:fldChar w:fldCharType="begin"/>
      </w:r>
      <w:r w:rsidR="00BA0565">
        <w:rPr>
          <w:rFonts w:ascii="Arial" w:hAnsi="Arial" w:cs="Arial"/>
        </w:rPr>
        <w:instrText xml:space="preserve"> REF _Ref214982085 \r \h </w:instrText>
      </w:r>
      <w:r w:rsidR="00BA0565">
        <w:rPr>
          <w:rFonts w:ascii="Arial" w:hAnsi="Arial" w:cs="Arial"/>
        </w:rPr>
      </w:r>
      <w:r w:rsidR="00BA0565">
        <w:rPr>
          <w:rFonts w:ascii="Arial" w:hAnsi="Arial" w:cs="Arial"/>
        </w:rPr>
        <w:fldChar w:fldCharType="separate"/>
      </w:r>
      <w:r w:rsidR="00BA0565">
        <w:rPr>
          <w:rFonts w:ascii="Arial" w:hAnsi="Arial" w:cs="Arial"/>
        </w:rPr>
        <w:t>[3]</w:t>
      </w:r>
      <w:r w:rsidR="00BA0565">
        <w:rPr>
          <w:rFonts w:ascii="Arial" w:hAnsi="Arial" w:cs="Arial"/>
        </w:rPr>
        <w:fldChar w:fldCharType="end"/>
      </w:r>
    </w:p>
    <w:p w14:paraId="5BF2E32A" w14:textId="7D1E66DD" w:rsidR="00BE7E69" w:rsidRPr="00BE7E69" w:rsidRDefault="00BE7E69" w:rsidP="00BE7E69">
      <w:pPr>
        <w:rPr>
          <w:rFonts w:ascii="Arial" w:hAnsi="Arial" w:cs="Arial"/>
        </w:rPr>
      </w:pPr>
      <w:r w:rsidRPr="00BE7E69">
        <w:rPr>
          <w:rFonts w:ascii="Arial" w:hAnsi="Arial" w:cs="Arial"/>
          <w:b/>
          <w:bCs/>
        </w:rPr>
        <w:t>Band-specific complexity in PCS G-block (1910–1915 / 1990–1995 MHz).</w:t>
      </w:r>
      <w:r w:rsidRPr="00BE7E69">
        <w:rPr>
          <w:rFonts w:ascii="Arial" w:hAnsi="Arial" w:cs="Arial"/>
        </w:rPr>
        <w:t xml:space="preserve"> Omnispace highlighted the technical difficulty of enabling SCS in this “reverse-band” pairing and submitted technical analyses criticizing SpaceX’s interference modeling (e.g., constellation dynamics). DISH/EchoStar and Globalstar supported ensuring that new SCS ops do not harm existing satellite systems.</w:t>
      </w:r>
      <w:r w:rsidR="00BA0565">
        <w:rPr>
          <w:rFonts w:ascii="Arial" w:hAnsi="Arial" w:cs="Arial"/>
        </w:rPr>
        <w:t xml:space="preserve"> </w:t>
      </w:r>
      <w:r w:rsidR="00BA0565">
        <w:rPr>
          <w:rFonts w:ascii="Arial" w:hAnsi="Arial" w:cs="Arial"/>
        </w:rPr>
        <w:fldChar w:fldCharType="begin"/>
      </w:r>
      <w:r w:rsidR="00BA0565">
        <w:rPr>
          <w:rFonts w:ascii="Arial" w:hAnsi="Arial" w:cs="Arial"/>
        </w:rPr>
        <w:instrText xml:space="preserve"> REF _Ref214982085 \r \h </w:instrText>
      </w:r>
      <w:r w:rsidR="00BA0565">
        <w:rPr>
          <w:rFonts w:ascii="Arial" w:hAnsi="Arial" w:cs="Arial"/>
        </w:rPr>
      </w:r>
      <w:r w:rsidR="00BA0565">
        <w:rPr>
          <w:rFonts w:ascii="Arial" w:hAnsi="Arial" w:cs="Arial"/>
        </w:rPr>
        <w:fldChar w:fldCharType="separate"/>
      </w:r>
      <w:r w:rsidR="00BA0565">
        <w:rPr>
          <w:rFonts w:ascii="Arial" w:hAnsi="Arial" w:cs="Arial"/>
        </w:rPr>
        <w:t>[3]</w:t>
      </w:r>
      <w:r w:rsidR="00BA0565">
        <w:rPr>
          <w:rFonts w:ascii="Arial" w:hAnsi="Arial" w:cs="Arial"/>
        </w:rPr>
        <w:fldChar w:fldCharType="end"/>
      </w:r>
    </w:p>
    <w:p w14:paraId="419BB477" w14:textId="71CA45C7" w:rsidR="00C9333F" w:rsidRDefault="00BE7E69" w:rsidP="00BE7E69">
      <w:pPr>
        <w:rPr>
          <w:rFonts w:ascii="Arial" w:hAnsi="Arial" w:cs="Arial"/>
        </w:rPr>
      </w:pPr>
      <w:r w:rsidRPr="00BE7E69">
        <w:rPr>
          <w:rFonts w:ascii="Arial" w:hAnsi="Arial" w:cs="Arial"/>
          <w:b/>
          <w:bCs/>
        </w:rPr>
        <w:t>Process/standards posture.</w:t>
      </w:r>
      <w:r w:rsidRPr="00BE7E69">
        <w:rPr>
          <w:rFonts w:ascii="Arial" w:hAnsi="Arial" w:cs="Arial"/>
        </w:rPr>
        <w:t xml:space="preserve"> Omnispace also </w:t>
      </w:r>
      <w:r w:rsidR="00270A6E">
        <w:rPr>
          <w:rFonts w:ascii="Arial" w:hAnsi="Arial" w:cs="Arial"/>
        </w:rPr>
        <w:t>claimed</w:t>
      </w:r>
      <w:r w:rsidRPr="00BE7E69">
        <w:rPr>
          <w:rFonts w:ascii="Arial" w:hAnsi="Arial" w:cs="Arial"/>
        </w:rPr>
        <w:t xml:space="preserve"> that proceeding ahead of international/3GPP consensus could exacerbate cross-border interference concerns.</w:t>
      </w:r>
      <w:r w:rsidR="00BA0565">
        <w:rPr>
          <w:rFonts w:ascii="Arial" w:hAnsi="Arial" w:cs="Arial"/>
        </w:rPr>
        <w:t xml:space="preserve"> </w:t>
      </w:r>
      <w:r w:rsidR="00BA0565">
        <w:rPr>
          <w:rFonts w:ascii="Arial" w:hAnsi="Arial" w:cs="Arial"/>
        </w:rPr>
        <w:fldChar w:fldCharType="begin"/>
      </w:r>
      <w:r w:rsidR="00BA0565">
        <w:rPr>
          <w:rFonts w:ascii="Arial" w:hAnsi="Arial" w:cs="Arial"/>
        </w:rPr>
        <w:instrText xml:space="preserve"> REF _Ref214982085 \r \h </w:instrText>
      </w:r>
      <w:r w:rsidR="00BA0565">
        <w:rPr>
          <w:rFonts w:ascii="Arial" w:hAnsi="Arial" w:cs="Arial"/>
        </w:rPr>
      </w:r>
      <w:r w:rsidR="00BA0565">
        <w:rPr>
          <w:rFonts w:ascii="Arial" w:hAnsi="Arial" w:cs="Arial"/>
        </w:rPr>
        <w:fldChar w:fldCharType="separate"/>
      </w:r>
      <w:r w:rsidR="00BA0565">
        <w:rPr>
          <w:rFonts w:ascii="Arial" w:hAnsi="Arial" w:cs="Arial"/>
        </w:rPr>
        <w:t>[3]</w:t>
      </w:r>
      <w:r w:rsidR="00BA0565">
        <w:rPr>
          <w:rFonts w:ascii="Arial" w:hAnsi="Arial" w:cs="Arial"/>
        </w:rPr>
        <w:fldChar w:fldCharType="end"/>
      </w:r>
    </w:p>
    <w:p w14:paraId="749E2C11" w14:textId="58CFFC6E" w:rsidR="00CE23BF" w:rsidRDefault="00CE23BF" w:rsidP="00CE23BF">
      <w:pPr>
        <w:pStyle w:val="Heading2"/>
      </w:pPr>
      <w:r>
        <w:t>A.2</w:t>
      </w:r>
      <w:r w:rsidRPr="00964B30">
        <w:t xml:space="preserve"> </w:t>
      </w:r>
      <w:r w:rsidR="00384877" w:rsidRPr="00384877">
        <w:t>FCC response to concerns raised during the FCC’s SCS</w:t>
      </w:r>
      <w:r w:rsidR="00384877">
        <w:t xml:space="preserve"> Proceedings</w:t>
      </w:r>
    </w:p>
    <w:p w14:paraId="2F835FCA" w14:textId="212501EE" w:rsidR="00712E12" w:rsidRPr="00712E12" w:rsidRDefault="00712E12" w:rsidP="00712E12">
      <w:pPr>
        <w:rPr>
          <w:rFonts w:ascii="Arial" w:hAnsi="Arial" w:cs="Arial"/>
        </w:rPr>
      </w:pPr>
      <w:r w:rsidRPr="00712E12">
        <w:rPr>
          <w:rFonts w:ascii="Arial" w:hAnsi="Arial" w:cs="Arial"/>
          <w:b/>
          <w:bCs/>
        </w:rPr>
        <w:t>Non-interference basis &amp; case-by-case review.</w:t>
      </w:r>
      <w:r w:rsidRPr="00712E12">
        <w:rPr>
          <w:rFonts w:ascii="Arial" w:hAnsi="Arial" w:cs="Arial"/>
        </w:rPr>
        <w:t xml:space="preserve"> The Commission did not exclude PCS from SCS </w:t>
      </w:r>
      <w:proofErr w:type="gramStart"/>
      <w:r w:rsidRPr="00712E12">
        <w:rPr>
          <w:rFonts w:ascii="Arial" w:hAnsi="Arial" w:cs="Arial"/>
        </w:rPr>
        <w:t>eligibility, but</w:t>
      </w:r>
      <w:proofErr w:type="gramEnd"/>
      <w:r w:rsidRPr="00712E12">
        <w:rPr>
          <w:rFonts w:ascii="Arial" w:hAnsi="Arial" w:cs="Arial"/>
        </w:rPr>
        <w:t xml:space="preserve"> stressed that SCS is authorized only on a non-interference basis (domestic and cross-border). Being in an “SCS Band” does not guarantee an SCS grant; each application will undergo rigorous technical review.</w:t>
      </w:r>
      <w:r w:rsidR="00167A3C">
        <w:rPr>
          <w:rFonts w:ascii="Arial" w:hAnsi="Arial" w:cs="Arial"/>
        </w:rPr>
        <w:t xml:space="preserve"> </w:t>
      </w:r>
      <w:r w:rsidR="00167A3C">
        <w:rPr>
          <w:rFonts w:ascii="Arial" w:hAnsi="Arial" w:cs="Arial"/>
        </w:rPr>
        <w:fldChar w:fldCharType="begin"/>
      </w:r>
      <w:r w:rsidR="00167A3C">
        <w:rPr>
          <w:rFonts w:ascii="Arial" w:hAnsi="Arial" w:cs="Arial"/>
        </w:rPr>
        <w:instrText xml:space="preserve"> REF _Ref214982085 \r \h </w:instrText>
      </w:r>
      <w:r w:rsidR="00167A3C">
        <w:rPr>
          <w:rFonts w:ascii="Arial" w:hAnsi="Arial" w:cs="Arial"/>
        </w:rPr>
      </w:r>
      <w:r w:rsidR="00167A3C">
        <w:rPr>
          <w:rFonts w:ascii="Arial" w:hAnsi="Arial" w:cs="Arial"/>
        </w:rPr>
        <w:fldChar w:fldCharType="separate"/>
      </w:r>
      <w:r w:rsidR="00167A3C">
        <w:rPr>
          <w:rFonts w:ascii="Arial" w:hAnsi="Arial" w:cs="Arial"/>
        </w:rPr>
        <w:t>[3]</w:t>
      </w:r>
      <w:r w:rsidR="00167A3C">
        <w:rPr>
          <w:rFonts w:ascii="Arial" w:hAnsi="Arial" w:cs="Arial"/>
        </w:rPr>
        <w:fldChar w:fldCharType="end"/>
      </w:r>
    </w:p>
    <w:p w14:paraId="3AB35A50" w14:textId="619501B9" w:rsidR="00CE23BF" w:rsidRDefault="00712E12" w:rsidP="00712E12">
      <w:pPr>
        <w:rPr>
          <w:rFonts w:ascii="Arial" w:hAnsi="Arial" w:cs="Arial"/>
        </w:rPr>
      </w:pPr>
      <w:r w:rsidRPr="00712E12">
        <w:rPr>
          <w:rFonts w:ascii="Arial" w:hAnsi="Arial" w:cs="Arial"/>
          <w:b/>
          <w:bCs/>
        </w:rPr>
        <w:t>Reverse-band (PCS↔S-band) interference specifically analyzed</w:t>
      </w:r>
      <w:r w:rsidRPr="00712E12">
        <w:rPr>
          <w:rFonts w:ascii="Arial" w:hAnsi="Arial" w:cs="Arial"/>
        </w:rPr>
        <w:t xml:space="preserve">. Citing Omnispace’s filings in the 1990–1995/1910–1915 MHz case, the FCC noted that the Space Bureau requested additional interference demonstrations from SpaceX, including a Monte Carlo constellation-level analysis; that analysis was submitted </w:t>
      </w:r>
      <w:r w:rsidR="00B33A49">
        <w:rPr>
          <w:rFonts w:ascii="Arial" w:hAnsi="Arial" w:cs="Arial"/>
        </w:rPr>
        <w:fldChar w:fldCharType="begin"/>
      </w:r>
      <w:r w:rsidR="00B33A49">
        <w:rPr>
          <w:rFonts w:ascii="Arial" w:hAnsi="Arial" w:cs="Arial"/>
        </w:rPr>
        <w:instrText xml:space="preserve"> REF _Ref214982085 \r \h </w:instrText>
      </w:r>
      <w:r w:rsidR="00B33A49">
        <w:rPr>
          <w:rFonts w:ascii="Arial" w:hAnsi="Arial" w:cs="Arial"/>
        </w:rPr>
      </w:r>
      <w:r w:rsidR="00B33A49">
        <w:rPr>
          <w:rFonts w:ascii="Arial" w:hAnsi="Arial" w:cs="Arial"/>
        </w:rPr>
        <w:fldChar w:fldCharType="separate"/>
      </w:r>
      <w:r w:rsidR="00B33A49">
        <w:rPr>
          <w:rFonts w:ascii="Arial" w:hAnsi="Arial" w:cs="Arial"/>
        </w:rPr>
        <w:t>[3]</w:t>
      </w:r>
      <w:r w:rsidR="00B33A49">
        <w:rPr>
          <w:rFonts w:ascii="Arial" w:hAnsi="Arial" w:cs="Arial"/>
        </w:rPr>
        <w:fldChar w:fldCharType="end"/>
      </w:r>
      <w:r w:rsidR="00B33A49">
        <w:rPr>
          <w:rFonts w:ascii="Arial" w:hAnsi="Arial" w:cs="Arial"/>
        </w:rPr>
        <w:t xml:space="preserve"> </w:t>
      </w:r>
      <w:r w:rsidRPr="00712E12">
        <w:rPr>
          <w:rFonts w:ascii="Arial" w:hAnsi="Arial" w:cs="Arial"/>
        </w:rPr>
        <w:t>and</w:t>
      </w:r>
      <w:r w:rsidR="009A0960">
        <w:rPr>
          <w:rFonts w:ascii="Arial" w:hAnsi="Arial" w:cs="Arial"/>
        </w:rPr>
        <w:t xml:space="preserve"> </w:t>
      </w:r>
      <w:r w:rsidR="009A0960" w:rsidRPr="009A0960">
        <w:rPr>
          <w:rFonts w:ascii="Arial" w:hAnsi="Arial" w:cs="Arial"/>
        </w:rPr>
        <w:t xml:space="preserve">in November 2024, the FCC Space Bureau granted SpaceX authority to operate on these spectrum bands. </w:t>
      </w:r>
      <w:r w:rsidRPr="00712E12">
        <w:rPr>
          <w:rFonts w:ascii="Arial" w:hAnsi="Arial" w:cs="Arial"/>
        </w:rPr>
        <w:t xml:space="preserve"> </w:t>
      </w:r>
      <w:r w:rsidR="00CF3A47">
        <w:rPr>
          <w:rFonts w:ascii="Arial" w:hAnsi="Arial" w:cs="Arial"/>
        </w:rPr>
        <w:fldChar w:fldCharType="begin"/>
      </w:r>
      <w:r w:rsidR="00CF3A47">
        <w:rPr>
          <w:rFonts w:ascii="Arial" w:hAnsi="Arial" w:cs="Arial"/>
        </w:rPr>
        <w:instrText xml:space="preserve"> REF _Ref214982348 \r \h </w:instrText>
      </w:r>
      <w:r w:rsidR="00CF3A47">
        <w:rPr>
          <w:rFonts w:ascii="Arial" w:hAnsi="Arial" w:cs="Arial"/>
        </w:rPr>
      </w:r>
      <w:r w:rsidR="00CF3A47">
        <w:rPr>
          <w:rFonts w:ascii="Arial" w:hAnsi="Arial" w:cs="Arial"/>
        </w:rPr>
        <w:fldChar w:fldCharType="separate"/>
      </w:r>
      <w:r w:rsidR="00CF3A47">
        <w:rPr>
          <w:rFonts w:ascii="Arial" w:hAnsi="Arial" w:cs="Arial"/>
        </w:rPr>
        <w:t>[4]</w:t>
      </w:r>
      <w:r w:rsidR="00CF3A47">
        <w:rPr>
          <w:rFonts w:ascii="Arial" w:hAnsi="Arial" w:cs="Arial"/>
        </w:rPr>
        <w:fldChar w:fldCharType="end"/>
      </w:r>
    </w:p>
    <w:p w14:paraId="46BEA9FD" w14:textId="10E2657F" w:rsidR="000249B1" w:rsidRPr="000249B1" w:rsidRDefault="000249B1" w:rsidP="000249B1">
      <w:pPr>
        <w:rPr>
          <w:rFonts w:ascii="Arial" w:hAnsi="Arial" w:cs="Arial"/>
        </w:rPr>
      </w:pPr>
      <w:r w:rsidRPr="000249B1">
        <w:rPr>
          <w:rFonts w:ascii="Arial" w:hAnsi="Arial" w:cs="Arial"/>
          <w:b/>
          <w:bCs/>
        </w:rPr>
        <w:t xml:space="preserve">Aggregate OOBE/PFD protections for adjacent services. </w:t>
      </w:r>
      <w:r w:rsidRPr="000249B1">
        <w:rPr>
          <w:rFonts w:ascii="Arial" w:hAnsi="Arial" w:cs="Arial"/>
        </w:rPr>
        <w:t>To protect adjacent terrestrial operations while enabling SCS, the Commission adopted an aggregate out-of-band PFD limit of −120 dBW/m²/MHz at 1.5 m AGL (including the PCS G-block band). Although this primarily addresses adjacent-band terrestrial protection (not the MSS uplink conflict), it reflects the FCC’s overall protective posture when introducing SCS.</w:t>
      </w:r>
      <w:r w:rsidR="00EB7295">
        <w:rPr>
          <w:rFonts w:ascii="Arial" w:hAnsi="Arial" w:cs="Arial"/>
        </w:rPr>
        <w:t xml:space="preserve"> </w:t>
      </w:r>
      <w:r w:rsidR="00EB7295">
        <w:rPr>
          <w:rFonts w:ascii="Arial" w:hAnsi="Arial" w:cs="Arial"/>
        </w:rPr>
        <w:fldChar w:fldCharType="begin"/>
      </w:r>
      <w:r w:rsidR="00EB7295">
        <w:rPr>
          <w:rFonts w:ascii="Arial" w:hAnsi="Arial" w:cs="Arial"/>
        </w:rPr>
        <w:instrText xml:space="preserve"> REF _Ref214982085 \r \h </w:instrText>
      </w:r>
      <w:r w:rsidR="00EB7295">
        <w:rPr>
          <w:rFonts w:ascii="Arial" w:hAnsi="Arial" w:cs="Arial"/>
        </w:rPr>
      </w:r>
      <w:r w:rsidR="00EB7295">
        <w:rPr>
          <w:rFonts w:ascii="Arial" w:hAnsi="Arial" w:cs="Arial"/>
        </w:rPr>
        <w:fldChar w:fldCharType="separate"/>
      </w:r>
      <w:r w:rsidR="00EB7295">
        <w:rPr>
          <w:rFonts w:ascii="Arial" w:hAnsi="Arial" w:cs="Arial"/>
        </w:rPr>
        <w:t>[3]</w:t>
      </w:r>
      <w:r w:rsidR="00EB7295">
        <w:rPr>
          <w:rFonts w:ascii="Arial" w:hAnsi="Arial" w:cs="Arial"/>
        </w:rPr>
        <w:fldChar w:fldCharType="end"/>
      </w:r>
      <w:r w:rsidR="00DC5971" w:rsidRPr="00DC5971">
        <w:t xml:space="preserve"> </w:t>
      </w:r>
      <w:r w:rsidR="00DC5971" w:rsidRPr="00DC5971">
        <w:rPr>
          <w:rFonts w:ascii="Arial" w:hAnsi="Arial" w:cs="Arial"/>
        </w:rPr>
        <w:t>In March 2025, the FCC Space Bureau granted SpaceX relaxation of these OOBE limits to -110.6 dBW/m²/MHz.</w:t>
      </w:r>
      <w:r w:rsidR="00D24D7F">
        <w:rPr>
          <w:rFonts w:ascii="Arial" w:hAnsi="Arial" w:cs="Arial"/>
        </w:rPr>
        <w:fldChar w:fldCharType="begin"/>
      </w:r>
      <w:r w:rsidR="00D24D7F">
        <w:rPr>
          <w:rFonts w:ascii="Arial" w:hAnsi="Arial" w:cs="Arial"/>
        </w:rPr>
        <w:instrText xml:space="preserve"> REF _Ref214992199 \r \h </w:instrText>
      </w:r>
      <w:r w:rsidR="00D24D7F">
        <w:rPr>
          <w:rFonts w:ascii="Arial" w:hAnsi="Arial" w:cs="Arial"/>
        </w:rPr>
      </w:r>
      <w:r w:rsidR="00D24D7F">
        <w:rPr>
          <w:rFonts w:ascii="Arial" w:hAnsi="Arial" w:cs="Arial"/>
        </w:rPr>
        <w:fldChar w:fldCharType="separate"/>
      </w:r>
      <w:r w:rsidR="00D24D7F">
        <w:rPr>
          <w:rFonts w:ascii="Arial" w:hAnsi="Arial" w:cs="Arial"/>
        </w:rPr>
        <w:t>[5]</w:t>
      </w:r>
      <w:r w:rsidR="00D24D7F">
        <w:rPr>
          <w:rFonts w:ascii="Arial" w:hAnsi="Arial" w:cs="Arial"/>
        </w:rPr>
        <w:fldChar w:fldCharType="end"/>
      </w:r>
    </w:p>
    <w:p w14:paraId="1B8C2B39" w14:textId="1C4DBBA1" w:rsidR="000249B1" w:rsidRPr="000249B1" w:rsidRDefault="000249B1" w:rsidP="000249B1">
      <w:pPr>
        <w:rPr>
          <w:rFonts w:ascii="Arial" w:hAnsi="Arial" w:cs="Arial"/>
        </w:rPr>
      </w:pPr>
      <w:r w:rsidRPr="000249B1">
        <w:rPr>
          <w:rFonts w:ascii="Arial" w:hAnsi="Arial" w:cs="Arial"/>
          <w:b/>
          <w:bCs/>
        </w:rPr>
        <w:t>Market-boundary protections unchanged.</w:t>
      </w:r>
      <w:r w:rsidRPr="000249B1">
        <w:rPr>
          <w:rFonts w:ascii="Arial" w:hAnsi="Arial" w:cs="Arial"/>
        </w:rPr>
        <w:t xml:space="preserve"> The FCC kept existing market-area field-strength limits for PCS (47 dBµV/m) and other mobile bands, applying them in aggregate to SCS beams at and beyond licensed areas.</w:t>
      </w:r>
      <w:r w:rsidR="00EB7295">
        <w:rPr>
          <w:rFonts w:ascii="Arial" w:hAnsi="Arial" w:cs="Arial"/>
        </w:rPr>
        <w:t xml:space="preserve"> </w:t>
      </w:r>
      <w:r w:rsidR="00EB7295">
        <w:rPr>
          <w:rFonts w:ascii="Arial" w:hAnsi="Arial" w:cs="Arial"/>
        </w:rPr>
        <w:fldChar w:fldCharType="begin"/>
      </w:r>
      <w:r w:rsidR="00EB7295">
        <w:rPr>
          <w:rFonts w:ascii="Arial" w:hAnsi="Arial" w:cs="Arial"/>
        </w:rPr>
        <w:instrText xml:space="preserve"> REF _Ref214982085 \r \h </w:instrText>
      </w:r>
      <w:r w:rsidR="00EB7295">
        <w:rPr>
          <w:rFonts w:ascii="Arial" w:hAnsi="Arial" w:cs="Arial"/>
        </w:rPr>
      </w:r>
      <w:r w:rsidR="00EB7295">
        <w:rPr>
          <w:rFonts w:ascii="Arial" w:hAnsi="Arial" w:cs="Arial"/>
        </w:rPr>
        <w:fldChar w:fldCharType="separate"/>
      </w:r>
      <w:r w:rsidR="00EB7295">
        <w:rPr>
          <w:rFonts w:ascii="Arial" w:hAnsi="Arial" w:cs="Arial"/>
        </w:rPr>
        <w:t>[3]</w:t>
      </w:r>
      <w:r w:rsidR="00EB7295">
        <w:rPr>
          <w:rFonts w:ascii="Arial" w:hAnsi="Arial" w:cs="Arial"/>
        </w:rPr>
        <w:fldChar w:fldCharType="end"/>
      </w:r>
    </w:p>
    <w:p w14:paraId="47542D93" w14:textId="0F7CD519" w:rsidR="00CE23BF" w:rsidRDefault="000249B1" w:rsidP="000249B1">
      <w:pPr>
        <w:rPr>
          <w:rFonts w:ascii="Arial" w:hAnsi="Arial" w:cs="Arial"/>
        </w:rPr>
      </w:pPr>
      <w:r w:rsidRPr="000249B1">
        <w:rPr>
          <w:rFonts w:ascii="Arial" w:hAnsi="Arial" w:cs="Arial"/>
          <w:b/>
          <w:bCs/>
        </w:rPr>
        <w:t>Other engineering levers.</w:t>
      </w:r>
      <w:r w:rsidRPr="000249B1">
        <w:rPr>
          <w:rFonts w:ascii="Arial" w:hAnsi="Arial" w:cs="Arial"/>
        </w:rPr>
        <w:t xml:space="preserve"> The Commission declined to set a universal minimum satellite elevation-angle requirement (system-dependent), kept terrestrial device power/OOBE limits for SCS earth stations, and left in-market PFD to private agreements between SCS partners—while reserving oversight.</w:t>
      </w:r>
      <w:r w:rsidR="00EB7295">
        <w:rPr>
          <w:rFonts w:ascii="Arial" w:hAnsi="Arial" w:cs="Arial"/>
        </w:rPr>
        <w:t xml:space="preserve"> </w:t>
      </w:r>
      <w:r w:rsidR="00EB7295">
        <w:rPr>
          <w:rFonts w:ascii="Arial" w:hAnsi="Arial" w:cs="Arial"/>
        </w:rPr>
        <w:fldChar w:fldCharType="begin"/>
      </w:r>
      <w:r w:rsidR="00EB7295">
        <w:rPr>
          <w:rFonts w:ascii="Arial" w:hAnsi="Arial" w:cs="Arial"/>
        </w:rPr>
        <w:instrText xml:space="preserve"> REF _Ref214982085 \r \h </w:instrText>
      </w:r>
      <w:r w:rsidR="00EB7295">
        <w:rPr>
          <w:rFonts w:ascii="Arial" w:hAnsi="Arial" w:cs="Arial"/>
        </w:rPr>
      </w:r>
      <w:r w:rsidR="00EB7295">
        <w:rPr>
          <w:rFonts w:ascii="Arial" w:hAnsi="Arial" w:cs="Arial"/>
        </w:rPr>
        <w:fldChar w:fldCharType="separate"/>
      </w:r>
      <w:r w:rsidR="00EB7295">
        <w:rPr>
          <w:rFonts w:ascii="Arial" w:hAnsi="Arial" w:cs="Arial"/>
        </w:rPr>
        <w:t>[3]</w:t>
      </w:r>
      <w:r w:rsidR="00EB7295">
        <w:rPr>
          <w:rFonts w:ascii="Arial" w:hAnsi="Arial" w:cs="Arial"/>
        </w:rPr>
        <w:fldChar w:fldCharType="end"/>
      </w:r>
    </w:p>
    <w:p w14:paraId="2303BB58" w14:textId="07EC5D36" w:rsidR="00644A30" w:rsidRDefault="00644A30" w:rsidP="00644A30">
      <w:pPr>
        <w:pStyle w:val="Heading2"/>
      </w:pPr>
      <w:r>
        <w:t>A.</w:t>
      </w:r>
      <w:r w:rsidR="007C2FA7">
        <w:t>3</w:t>
      </w:r>
      <w:r w:rsidRPr="00964B30">
        <w:t xml:space="preserve"> </w:t>
      </w:r>
      <w:r>
        <w:t xml:space="preserve">Takeaways </w:t>
      </w:r>
      <w:r w:rsidR="009B55E4" w:rsidRPr="009B55E4">
        <w:rPr>
          <w:rFonts w:hint="eastAsia"/>
        </w:rPr>
        <w:t>for the PCS</w:t>
      </w:r>
      <w:r w:rsidR="009B55E4" w:rsidRPr="009B55E4">
        <w:rPr>
          <w:rFonts w:hint="eastAsia"/>
        </w:rPr>
        <w:t>→</w:t>
      </w:r>
      <w:r w:rsidR="009B55E4" w:rsidRPr="009B55E4">
        <w:rPr>
          <w:rFonts w:hint="eastAsia"/>
        </w:rPr>
        <w:t>S-band (B256/n256) UL issue</w:t>
      </w:r>
    </w:p>
    <w:p w14:paraId="4D64CCCF" w14:textId="2794A976" w:rsidR="00D74187" w:rsidRPr="00D74187" w:rsidRDefault="00D74187" w:rsidP="00D74187">
      <w:pPr>
        <w:rPr>
          <w:rFonts w:ascii="Arial" w:hAnsi="Arial" w:cs="Arial"/>
        </w:rPr>
      </w:pPr>
      <w:r w:rsidRPr="00D74187">
        <w:rPr>
          <w:rFonts w:ascii="Arial" w:hAnsi="Arial" w:cs="Arial"/>
          <w:b/>
          <w:bCs/>
        </w:rPr>
        <w:t xml:space="preserve">The core interference concern Omnispace raised is the reverse-band conflict: </w:t>
      </w:r>
      <w:r w:rsidRPr="00D74187">
        <w:rPr>
          <w:rFonts w:ascii="Arial" w:hAnsi="Arial" w:cs="Arial"/>
        </w:rPr>
        <w:t>a powerful satellite downlink in 1990–1995 MHz within the U.S. potentially desensing MSS satellite receivers outside the U.S. that are listening for uplinks around 1980–2010 MHz. The FCC acknowledges the risk and pushes it into case-by-case licensing with strict non-interference obligations and, in practice, heavy technical showings (e.g., constellation-level Monte Carlo) before any grant.</w:t>
      </w:r>
      <w:r w:rsidR="009F717E" w:rsidRPr="009F717E">
        <w:rPr>
          <w:rFonts w:ascii="Arial" w:hAnsi="Arial" w:cs="Arial"/>
        </w:rPr>
        <w:t xml:space="preserve"> </w:t>
      </w:r>
      <w:r w:rsidR="009F717E">
        <w:rPr>
          <w:rFonts w:ascii="Arial" w:hAnsi="Arial" w:cs="Arial"/>
        </w:rPr>
        <w:fldChar w:fldCharType="begin"/>
      </w:r>
      <w:r w:rsidR="009F717E">
        <w:rPr>
          <w:rFonts w:ascii="Arial" w:hAnsi="Arial" w:cs="Arial"/>
        </w:rPr>
        <w:instrText xml:space="preserve"> REF _Ref214982085 \r \h </w:instrText>
      </w:r>
      <w:r w:rsidR="009F717E">
        <w:rPr>
          <w:rFonts w:ascii="Arial" w:hAnsi="Arial" w:cs="Arial"/>
        </w:rPr>
      </w:r>
      <w:r w:rsidR="009F717E">
        <w:rPr>
          <w:rFonts w:ascii="Arial" w:hAnsi="Arial" w:cs="Arial"/>
        </w:rPr>
        <w:fldChar w:fldCharType="separate"/>
      </w:r>
      <w:r w:rsidR="009F717E">
        <w:rPr>
          <w:rFonts w:ascii="Arial" w:hAnsi="Arial" w:cs="Arial"/>
        </w:rPr>
        <w:t>[3]</w:t>
      </w:r>
      <w:r w:rsidR="009F717E">
        <w:rPr>
          <w:rFonts w:ascii="Arial" w:hAnsi="Arial" w:cs="Arial"/>
        </w:rPr>
        <w:fldChar w:fldCharType="end"/>
      </w:r>
    </w:p>
    <w:p w14:paraId="0BE9E8C5" w14:textId="6918287C" w:rsidR="00CE23BF" w:rsidRDefault="00D74187" w:rsidP="00D74187">
      <w:pPr>
        <w:rPr>
          <w:rFonts w:ascii="Arial" w:hAnsi="Arial" w:cs="Arial"/>
          <w:b/>
          <w:bCs/>
        </w:rPr>
      </w:pPr>
      <w:r w:rsidRPr="00D74187">
        <w:rPr>
          <w:rFonts w:ascii="Arial" w:hAnsi="Arial" w:cs="Arial"/>
        </w:rPr>
        <w:t xml:space="preserve">The Commission did not adopt a blanket PCS carve-out for this reason, </w:t>
      </w:r>
      <w:r w:rsidRPr="00D74187">
        <w:rPr>
          <w:rFonts w:ascii="Arial" w:hAnsi="Arial" w:cs="Arial"/>
          <w:b/>
          <w:bCs/>
        </w:rPr>
        <w:t>but it put applicants on notice that reverse-band proposals like PCS G-block SCS must demonstrate they will not cause harmful interference to MSS uplinks and that harmful interference must be halted immediately if it occurs under ITU RR 4.4.</w:t>
      </w:r>
      <w:r w:rsidR="009F717E">
        <w:rPr>
          <w:rFonts w:ascii="Arial" w:hAnsi="Arial" w:cs="Arial"/>
          <w:b/>
          <w:bCs/>
        </w:rPr>
        <w:t xml:space="preserve"> </w:t>
      </w:r>
      <w:r w:rsidR="009F717E">
        <w:rPr>
          <w:rFonts w:ascii="Arial" w:hAnsi="Arial" w:cs="Arial"/>
        </w:rPr>
        <w:fldChar w:fldCharType="begin"/>
      </w:r>
      <w:r w:rsidR="009F717E">
        <w:rPr>
          <w:rFonts w:ascii="Arial" w:hAnsi="Arial" w:cs="Arial"/>
        </w:rPr>
        <w:instrText xml:space="preserve"> REF _Ref214982085 \r \h </w:instrText>
      </w:r>
      <w:r w:rsidR="009F717E">
        <w:rPr>
          <w:rFonts w:ascii="Arial" w:hAnsi="Arial" w:cs="Arial"/>
        </w:rPr>
      </w:r>
      <w:r w:rsidR="009F717E">
        <w:rPr>
          <w:rFonts w:ascii="Arial" w:hAnsi="Arial" w:cs="Arial"/>
        </w:rPr>
        <w:fldChar w:fldCharType="separate"/>
      </w:r>
      <w:r w:rsidR="009F717E">
        <w:rPr>
          <w:rFonts w:ascii="Arial" w:hAnsi="Arial" w:cs="Arial"/>
        </w:rPr>
        <w:t>[3]</w:t>
      </w:r>
      <w:r w:rsidR="009F717E">
        <w:rPr>
          <w:rFonts w:ascii="Arial" w:hAnsi="Arial" w:cs="Arial"/>
        </w:rPr>
        <w:fldChar w:fldCharType="end"/>
      </w:r>
    </w:p>
    <w:p w14:paraId="317970AA" w14:textId="25236134" w:rsidR="007C2FA7" w:rsidRDefault="007C2FA7" w:rsidP="007C2FA7">
      <w:pPr>
        <w:pStyle w:val="Heading2"/>
      </w:pPr>
      <w:r>
        <w:t>A.4</w:t>
      </w:r>
      <w:r w:rsidRPr="00964B30">
        <w:t xml:space="preserve"> </w:t>
      </w:r>
      <w:r w:rsidRPr="007C2FA7">
        <w:t>SpaceX post-SCS NPRM filings</w:t>
      </w:r>
    </w:p>
    <w:p w14:paraId="509FF2FE" w14:textId="47C9AE3B" w:rsidR="000C706F" w:rsidRPr="000C706F" w:rsidRDefault="000C706F" w:rsidP="000C706F">
      <w:pPr>
        <w:rPr>
          <w:rFonts w:ascii="Arial" w:hAnsi="Arial" w:cs="Arial"/>
        </w:rPr>
      </w:pPr>
      <w:r w:rsidRPr="000C706F">
        <w:rPr>
          <w:rFonts w:ascii="Arial" w:hAnsi="Arial" w:cs="Arial"/>
          <w:b/>
          <w:bCs/>
        </w:rPr>
        <w:t>Monte-Carlo constellation analysis submitted &amp; relied on by the Bureau.</w:t>
      </w:r>
      <w:r w:rsidRPr="000C706F">
        <w:rPr>
          <w:rFonts w:ascii="Arial" w:hAnsi="Arial" w:cs="Arial"/>
        </w:rPr>
        <w:t xml:space="preserve"> In granting SpaceX’s SCS authority, the Space Bureau states SpaceX “submitted a Monte Carlo analysis … that simulates its 7,500-satellite” direct-to-cell network and time-based statistics, and the Bureau relied on those materials in concluding SpaceX can hold interference below the harmful-interference threshold 100% of the time for Omnispace and other MSS uplinks when operating in 1990–1995 MHz. The Order cites SpaceX ex partes Nov 14, </w:t>
      </w:r>
      <w:proofErr w:type="gramStart"/>
      <w:r w:rsidRPr="000C706F">
        <w:rPr>
          <w:rFonts w:ascii="Arial" w:hAnsi="Arial" w:cs="Arial"/>
        </w:rPr>
        <w:t>2023</w:t>
      </w:r>
      <w:proofErr w:type="gramEnd"/>
      <w:r w:rsidRPr="000C706F">
        <w:rPr>
          <w:rFonts w:ascii="Arial" w:hAnsi="Arial" w:cs="Arial"/>
        </w:rPr>
        <w:t xml:space="preserve"> and Nov 30, 2023, a Feb 14, </w:t>
      </w:r>
      <w:proofErr w:type="gramStart"/>
      <w:r w:rsidRPr="000C706F">
        <w:rPr>
          <w:rFonts w:ascii="Arial" w:hAnsi="Arial" w:cs="Arial"/>
        </w:rPr>
        <w:t>2024</w:t>
      </w:r>
      <w:proofErr w:type="gramEnd"/>
      <w:r w:rsidRPr="000C706F">
        <w:rPr>
          <w:rFonts w:ascii="Arial" w:hAnsi="Arial" w:cs="Arial"/>
        </w:rPr>
        <w:t xml:space="preserve"> letter, and a June 20, </w:t>
      </w:r>
      <w:proofErr w:type="gramStart"/>
      <w:r w:rsidRPr="000C706F">
        <w:rPr>
          <w:rFonts w:ascii="Arial" w:hAnsi="Arial" w:cs="Arial"/>
        </w:rPr>
        <w:t>2024</w:t>
      </w:r>
      <w:proofErr w:type="gramEnd"/>
      <w:r w:rsidRPr="000C706F">
        <w:rPr>
          <w:rFonts w:ascii="Arial" w:hAnsi="Arial" w:cs="Arial"/>
        </w:rPr>
        <w:t xml:space="preserve"> response to an FCC information request as the technical record containing that analysis and supporting data. </w:t>
      </w:r>
      <w:r w:rsidR="00747F54">
        <w:rPr>
          <w:rFonts w:ascii="Arial" w:hAnsi="Arial" w:cs="Arial"/>
        </w:rPr>
        <w:fldChar w:fldCharType="begin"/>
      </w:r>
      <w:r w:rsidR="00747F54">
        <w:rPr>
          <w:rFonts w:ascii="Arial" w:hAnsi="Arial" w:cs="Arial"/>
        </w:rPr>
        <w:instrText xml:space="preserve"> REF _Ref214982348 \r \h </w:instrText>
      </w:r>
      <w:r w:rsidR="00747F54">
        <w:rPr>
          <w:rFonts w:ascii="Arial" w:hAnsi="Arial" w:cs="Arial"/>
        </w:rPr>
      </w:r>
      <w:r w:rsidR="00747F54">
        <w:rPr>
          <w:rFonts w:ascii="Arial" w:hAnsi="Arial" w:cs="Arial"/>
        </w:rPr>
        <w:fldChar w:fldCharType="separate"/>
      </w:r>
      <w:r w:rsidR="00747F54">
        <w:rPr>
          <w:rFonts w:ascii="Arial" w:hAnsi="Arial" w:cs="Arial"/>
        </w:rPr>
        <w:t>[4]</w:t>
      </w:r>
      <w:r w:rsidR="00747F54">
        <w:rPr>
          <w:rFonts w:ascii="Arial" w:hAnsi="Arial" w:cs="Arial"/>
        </w:rPr>
        <w:fldChar w:fldCharType="end"/>
      </w:r>
      <w:r w:rsidR="00747F54">
        <w:rPr>
          <w:rFonts w:ascii="Arial" w:hAnsi="Arial" w:cs="Arial"/>
        </w:rPr>
        <w:t xml:space="preserve"> </w:t>
      </w:r>
    </w:p>
    <w:p w14:paraId="2339E486" w14:textId="373D748E" w:rsidR="000C706F" w:rsidRPr="000C706F" w:rsidRDefault="000C706F" w:rsidP="000C706F">
      <w:pPr>
        <w:rPr>
          <w:rFonts w:ascii="Arial" w:hAnsi="Arial" w:cs="Arial"/>
        </w:rPr>
      </w:pPr>
      <w:r w:rsidRPr="000C706F">
        <w:rPr>
          <w:rFonts w:ascii="Arial" w:hAnsi="Arial" w:cs="Arial"/>
          <w:b/>
          <w:bCs/>
        </w:rPr>
        <w:t>Follow-ups with requested data &amp; patterns (late 2024).</w:t>
      </w:r>
      <w:r w:rsidRPr="000C706F">
        <w:rPr>
          <w:rFonts w:ascii="Arial" w:hAnsi="Arial" w:cs="Arial"/>
        </w:rPr>
        <w:t xml:space="preserve"> The Bureau documents additional information requests on June 7, </w:t>
      </w:r>
      <w:proofErr w:type="gramStart"/>
      <w:r w:rsidRPr="000C706F">
        <w:rPr>
          <w:rFonts w:ascii="Arial" w:hAnsi="Arial" w:cs="Arial"/>
        </w:rPr>
        <w:t>2024</w:t>
      </w:r>
      <w:proofErr w:type="gramEnd"/>
      <w:r w:rsidRPr="000C706F">
        <w:rPr>
          <w:rFonts w:ascii="Arial" w:hAnsi="Arial" w:cs="Arial"/>
        </w:rPr>
        <w:t xml:space="preserve"> and Sept 6, </w:t>
      </w:r>
      <w:proofErr w:type="gramStart"/>
      <w:r w:rsidRPr="000C706F">
        <w:rPr>
          <w:rFonts w:ascii="Arial" w:hAnsi="Arial" w:cs="Arial"/>
        </w:rPr>
        <w:t>2024</w:t>
      </w:r>
      <w:proofErr w:type="gramEnd"/>
      <w:r w:rsidRPr="000C706F">
        <w:rPr>
          <w:rFonts w:ascii="Arial" w:hAnsi="Arial" w:cs="Arial"/>
        </w:rPr>
        <w:t xml:space="preserve"> and SpaceX responses on June 20, </w:t>
      </w:r>
      <w:proofErr w:type="gramStart"/>
      <w:r w:rsidRPr="000C706F">
        <w:rPr>
          <w:rFonts w:ascii="Arial" w:hAnsi="Arial" w:cs="Arial"/>
        </w:rPr>
        <w:t>2024</w:t>
      </w:r>
      <w:proofErr w:type="gramEnd"/>
      <w:r w:rsidRPr="000C706F">
        <w:rPr>
          <w:rFonts w:ascii="Arial" w:hAnsi="Arial" w:cs="Arial"/>
        </w:rPr>
        <w:t xml:space="preserve"> and Sept 13, 2024—</w:t>
      </w:r>
      <w:r w:rsidRPr="000C706F">
        <w:rPr>
          <w:rFonts w:ascii="Arial" w:hAnsi="Arial" w:cs="Arial"/>
          <w:b/>
          <w:bCs/>
        </w:rPr>
        <w:t>including reference antenna patterns and a CSV file of the specific pattern data points</w:t>
      </w:r>
      <w:r w:rsidRPr="000C706F">
        <w:rPr>
          <w:rFonts w:ascii="Arial" w:hAnsi="Arial" w:cs="Arial"/>
        </w:rPr>
        <w:t xml:space="preserve"> on Sept 18, 2024—to support the analysis. </w:t>
      </w:r>
      <w:r w:rsidR="00DF205E">
        <w:rPr>
          <w:rFonts w:ascii="Arial" w:hAnsi="Arial" w:cs="Arial"/>
        </w:rPr>
        <w:fldChar w:fldCharType="begin"/>
      </w:r>
      <w:r w:rsidR="00DF205E">
        <w:rPr>
          <w:rFonts w:ascii="Arial" w:hAnsi="Arial" w:cs="Arial"/>
        </w:rPr>
        <w:instrText xml:space="preserve"> REF _Ref214982085 \r \h </w:instrText>
      </w:r>
      <w:r w:rsidR="00DF205E">
        <w:rPr>
          <w:rFonts w:ascii="Arial" w:hAnsi="Arial" w:cs="Arial"/>
        </w:rPr>
      </w:r>
      <w:r w:rsidR="00DF205E">
        <w:rPr>
          <w:rFonts w:ascii="Arial" w:hAnsi="Arial" w:cs="Arial"/>
        </w:rPr>
        <w:fldChar w:fldCharType="separate"/>
      </w:r>
      <w:r w:rsidR="00DF205E">
        <w:rPr>
          <w:rFonts w:ascii="Arial" w:hAnsi="Arial" w:cs="Arial"/>
        </w:rPr>
        <w:t>[3]</w:t>
      </w:r>
      <w:r w:rsidR="00DF205E">
        <w:rPr>
          <w:rFonts w:ascii="Arial" w:hAnsi="Arial" w:cs="Arial"/>
        </w:rPr>
        <w:fldChar w:fldCharType="end"/>
      </w:r>
    </w:p>
    <w:p w14:paraId="7C89E4C6" w14:textId="2EC5F020" w:rsidR="00E606EE" w:rsidRDefault="00E606EE" w:rsidP="00E606EE">
      <w:pPr>
        <w:pStyle w:val="Heading2"/>
      </w:pPr>
      <w:r>
        <w:t>A.5</w:t>
      </w:r>
      <w:r w:rsidRPr="00964B30">
        <w:t xml:space="preserve"> </w:t>
      </w:r>
      <w:r w:rsidR="00EC2225">
        <w:t>Omnispace</w:t>
      </w:r>
      <w:r w:rsidRPr="007C2FA7">
        <w:t xml:space="preserve"> post-SCS NPRM filings</w:t>
      </w:r>
    </w:p>
    <w:p w14:paraId="00286272" w14:textId="11A9D4F8" w:rsidR="008C49E3" w:rsidRPr="007D1B52" w:rsidRDefault="007D1B52" w:rsidP="008C49E3">
      <w:pPr>
        <w:rPr>
          <w:rFonts w:ascii="Arial" w:hAnsi="Arial" w:cs="Arial"/>
        </w:rPr>
      </w:pPr>
      <w:proofErr w:type="gramStart"/>
      <w:r w:rsidRPr="007D1B52">
        <w:rPr>
          <w:rFonts w:ascii="Arial" w:hAnsi="Arial" w:cs="Arial"/>
          <w:b/>
          <w:bCs/>
        </w:rPr>
        <w:t>Measured-interference</w:t>
      </w:r>
      <w:proofErr w:type="gramEnd"/>
      <w:r w:rsidRPr="007D1B52">
        <w:rPr>
          <w:rFonts w:ascii="Arial" w:hAnsi="Arial" w:cs="Arial"/>
          <w:b/>
          <w:bCs/>
        </w:rPr>
        <w:t xml:space="preserve"> ex parte (spring/summer 2024).</w:t>
      </w:r>
      <w:r w:rsidRPr="007D1B52">
        <w:rPr>
          <w:rFonts w:ascii="Arial" w:hAnsi="Arial" w:cs="Arial"/>
        </w:rPr>
        <w:t xml:space="preserve"> Omnispace filed measurements alleging 3–5 dB noise-floor rise at its MSS satellite receiver when Starlink D2D payloads were active over CONUS; it followed with a July 5, </w:t>
      </w:r>
      <w:proofErr w:type="gramStart"/>
      <w:r w:rsidRPr="007D1B52">
        <w:rPr>
          <w:rFonts w:ascii="Arial" w:hAnsi="Arial" w:cs="Arial"/>
        </w:rPr>
        <w:t>2024</w:t>
      </w:r>
      <w:proofErr w:type="gramEnd"/>
      <w:r w:rsidRPr="007D1B52">
        <w:rPr>
          <w:rFonts w:ascii="Arial" w:hAnsi="Arial" w:cs="Arial"/>
        </w:rPr>
        <w:t xml:space="preserve"> letter amplifying those concerns and arguing that SpaceX’s materials understated risk.</w:t>
      </w:r>
      <w:r w:rsidR="00DF205E">
        <w:rPr>
          <w:rFonts w:ascii="Arial" w:hAnsi="Arial" w:cs="Arial"/>
        </w:rPr>
        <w:t xml:space="preserve"> </w:t>
      </w:r>
      <w:r w:rsidR="0044315E">
        <w:rPr>
          <w:rFonts w:ascii="Arial" w:hAnsi="Arial" w:cs="Arial"/>
        </w:rPr>
        <w:fldChar w:fldCharType="begin"/>
      </w:r>
      <w:r w:rsidR="0044315E">
        <w:rPr>
          <w:rFonts w:ascii="Arial" w:hAnsi="Arial" w:cs="Arial"/>
        </w:rPr>
        <w:instrText xml:space="preserve"> REF _Ref214992136 \r \h </w:instrText>
      </w:r>
      <w:r w:rsidR="0044315E">
        <w:rPr>
          <w:rFonts w:ascii="Arial" w:hAnsi="Arial" w:cs="Arial"/>
        </w:rPr>
      </w:r>
      <w:r w:rsidR="0044315E">
        <w:rPr>
          <w:rFonts w:ascii="Arial" w:hAnsi="Arial" w:cs="Arial"/>
        </w:rPr>
        <w:fldChar w:fldCharType="separate"/>
      </w:r>
      <w:r w:rsidR="0044315E">
        <w:rPr>
          <w:rFonts w:ascii="Arial" w:hAnsi="Arial" w:cs="Arial"/>
        </w:rPr>
        <w:t>[6]</w:t>
      </w:r>
      <w:r w:rsidR="0044315E">
        <w:rPr>
          <w:rFonts w:ascii="Arial" w:hAnsi="Arial" w:cs="Arial"/>
        </w:rPr>
        <w:fldChar w:fldCharType="end"/>
      </w:r>
    </w:p>
    <w:p w14:paraId="50B085AD" w14:textId="4B0EEDA7" w:rsidR="00696970" w:rsidRDefault="00696970" w:rsidP="00696970">
      <w:pPr>
        <w:pStyle w:val="Heading2"/>
      </w:pPr>
      <w:r>
        <w:t>A.</w:t>
      </w:r>
      <w:r w:rsidR="007443F2">
        <w:t>6</w:t>
      </w:r>
      <w:r w:rsidRPr="00964B30">
        <w:t xml:space="preserve"> </w:t>
      </w:r>
      <w:r w:rsidR="007443F2">
        <w:t>Current Status</w:t>
      </w:r>
    </w:p>
    <w:p w14:paraId="11BE92CF" w14:textId="6BC36235" w:rsidR="007443F2" w:rsidRPr="007443F2" w:rsidRDefault="007443F2" w:rsidP="007443F2">
      <w:pPr>
        <w:rPr>
          <w:rFonts w:ascii="Arial" w:hAnsi="Arial" w:cs="Arial"/>
        </w:rPr>
      </w:pPr>
      <w:r w:rsidRPr="007443F2">
        <w:rPr>
          <w:rFonts w:ascii="Arial" w:hAnsi="Arial" w:cs="Arial"/>
          <w:b/>
          <w:bCs/>
        </w:rPr>
        <w:t>The Space Bureau authorization</w:t>
      </w:r>
      <w:r w:rsidRPr="007443F2">
        <w:rPr>
          <w:rFonts w:ascii="Arial" w:hAnsi="Arial" w:cs="Arial"/>
        </w:rPr>
        <w:t xml:space="preserve"> (DA-24-1193A1, Nov. 26, 2024) is the clearest window into what was </w:t>
      </w:r>
      <w:proofErr w:type="gramStart"/>
      <w:r w:rsidRPr="007443F2">
        <w:rPr>
          <w:rFonts w:ascii="Arial" w:hAnsi="Arial" w:cs="Arial"/>
        </w:rPr>
        <w:t>actually submitted</w:t>
      </w:r>
      <w:proofErr w:type="gramEnd"/>
      <w:r w:rsidRPr="007443F2">
        <w:rPr>
          <w:rFonts w:ascii="Arial" w:hAnsi="Arial" w:cs="Arial"/>
        </w:rPr>
        <w:t xml:space="preserve"> and how it was weighed; it records the Monte-Carlo analysis and the subsequent data hand-offs and then explains why the Bureau concluded SpaceX can protect MSS uplinks in 1990–1995 MHz under the adopted conditions.</w:t>
      </w:r>
      <w:r w:rsidR="0044315E">
        <w:rPr>
          <w:rFonts w:ascii="Arial" w:hAnsi="Arial" w:cs="Arial"/>
        </w:rPr>
        <w:t xml:space="preserve"> </w:t>
      </w:r>
      <w:r w:rsidR="00655D32">
        <w:rPr>
          <w:rFonts w:ascii="Arial" w:hAnsi="Arial" w:cs="Arial"/>
        </w:rPr>
        <w:fldChar w:fldCharType="begin"/>
      </w:r>
      <w:r w:rsidR="00655D32">
        <w:rPr>
          <w:rFonts w:ascii="Arial" w:hAnsi="Arial" w:cs="Arial"/>
        </w:rPr>
        <w:instrText xml:space="preserve"> REF _Ref214982348 \r \h </w:instrText>
      </w:r>
      <w:r w:rsidR="00655D32">
        <w:rPr>
          <w:rFonts w:ascii="Arial" w:hAnsi="Arial" w:cs="Arial"/>
        </w:rPr>
      </w:r>
      <w:r w:rsidR="00655D32">
        <w:rPr>
          <w:rFonts w:ascii="Arial" w:hAnsi="Arial" w:cs="Arial"/>
        </w:rPr>
        <w:fldChar w:fldCharType="separate"/>
      </w:r>
      <w:r w:rsidR="00655D32">
        <w:rPr>
          <w:rFonts w:ascii="Arial" w:hAnsi="Arial" w:cs="Arial"/>
        </w:rPr>
        <w:t>[4]</w:t>
      </w:r>
      <w:r w:rsidR="00655D32">
        <w:rPr>
          <w:rFonts w:ascii="Arial" w:hAnsi="Arial" w:cs="Arial"/>
        </w:rPr>
        <w:fldChar w:fldCharType="end"/>
      </w:r>
      <w:r w:rsidRPr="007443F2">
        <w:rPr>
          <w:rFonts w:ascii="Arial" w:hAnsi="Arial" w:cs="Arial"/>
        </w:rPr>
        <w:t xml:space="preserve"> </w:t>
      </w:r>
    </w:p>
    <w:p w14:paraId="3F41D23E" w14:textId="103C9992" w:rsidR="007C2FA7" w:rsidRPr="007443F2" w:rsidRDefault="007443F2" w:rsidP="006E1CC5">
      <w:pPr>
        <w:rPr>
          <w:rFonts w:ascii="Arial" w:hAnsi="Arial" w:cs="Arial"/>
        </w:rPr>
      </w:pPr>
      <w:r w:rsidRPr="007443F2">
        <w:rPr>
          <w:rFonts w:ascii="Arial" w:hAnsi="Arial" w:cs="Arial"/>
          <w:b/>
          <w:bCs/>
        </w:rPr>
        <w:t>Separately (edge-case but relevant to PCS borders)</w:t>
      </w:r>
      <w:r w:rsidRPr="007443F2">
        <w:rPr>
          <w:rFonts w:ascii="Arial" w:hAnsi="Arial" w:cs="Arial"/>
        </w:rPr>
        <w:t xml:space="preserve">, in March 2025 the FCC granted SpaceX a targeted OOBE/PFD waiver at −110.6 dBW/m²/MHz for the 5-MHz edges adjacent to its SCS downlink; that waiver is about adjacent-band terrestrial protection, not the reverse-band MSS-uplink issue, but it’s part of the same post-R&amp;O record. </w:t>
      </w:r>
      <w:r w:rsidR="006E1CC5">
        <w:rPr>
          <w:rFonts w:ascii="Arial" w:hAnsi="Arial" w:cs="Arial"/>
        </w:rPr>
        <w:fldChar w:fldCharType="begin"/>
      </w:r>
      <w:r w:rsidR="006E1CC5">
        <w:rPr>
          <w:rFonts w:ascii="Arial" w:hAnsi="Arial" w:cs="Arial"/>
        </w:rPr>
        <w:instrText xml:space="preserve"> REF _Ref214992199 \r \h </w:instrText>
      </w:r>
      <w:r w:rsidR="006E1CC5">
        <w:rPr>
          <w:rFonts w:ascii="Arial" w:hAnsi="Arial" w:cs="Arial"/>
        </w:rPr>
      </w:r>
      <w:r w:rsidR="006E1CC5">
        <w:rPr>
          <w:rFonts w:ascii="Arial" w:hAnsi="Arial" w:cs="Arial"/>
        </w:rPr>
        <w:fldChar w:fldCharType="separate"/>
      </w:r>
      <w:r w:rsidR="006E1CC5">
        <w:rPr>
          <w:rFonts w:ascii="Arial" w:hAnsi="Arial" w:cs="Arial"/>
        </w:rPr>
        <w:t>[5]</w:t>
      </w:r>
      <w:r w:rsidR="006E1CC5">
        <w:rPr>
          <w:rFonts w:ascii="Arial" w:hAnsi="Arial" w:cs="Arial"/>
        </w:rPr>
        <w:fldChar w:fldCharType="end"/>
      </w:r>
    </w:p>
    <w:sectPr w:rsidR="007C2FA7" w:rsidRPr="007443F2" w:rsidSect="006B1ED8">
      <w:footerReference w:type="default" r:id="rId17"/>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D362E0" w14:textId="77777777" w:rsidR="002C2095" w:rsidRDefault="002C2095">
      <w:r>
        <w:separator/>
      </w:r>
    </w:p>
  </w:endnote>
  <w:endnote w:type="continuationSeparator" w:id="0">
    <w:p w14:paraId="16101243" w14:textId="77777777" w:rsidR="002C2095" w:rsidRDefault="002C2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Leelawadee UI"/>
    <w:charset w:val="00"/>
    <w:family w:val="auto"/>
    <w:pitch w:val="variable"/>
    <w:sig w:usb0="00000001" w:usb1="700078FB" w:usb2="00010000" w:usb3="00000000" w:csb0="000001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Calibri"/>
    <w:charset w:val="00"/>
    <w:family w:val="swiss"/>
    <w:pitch w:val="variable"/>
    <w:sig w:usb0="E10006FF" w:usb1="400060FB"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2A0928" w:rsidRDefault="002A09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5A35E3" w14:textId="77777777" w:rsidR="002C2095" w:rsidRDefault="002C2095">
      <w:r>
        <w:separator/>
      </w:r>
    </w:p>
  </w:footnote>
  <w:footnote w:type="continuationSeparator" w:id="0">
    <w:p w14:paraId="1DA01E28" w14:textId="77777777" w:rsidR="002C2095" w:rsidRDefault="002C20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C42FB6"/>
    <w:multiLevelType w:val="hybridMultilevel"/>
    <w:tmpl w:val="4BBC038A"/>
    <w:lvl w:ilvl="0" w:tplc="1F92802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E5B6B30"/>
    <w:multiLevelType w:val="hybridMultilevel"/>
    <w:tmpl w:val="639E2262"/>
    <w:lvl w:ilvl="0" w:tplc="636EF2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A91348"/>
    <w:multiLevelType w:val="hybridMultilevel"/>
    <w:tmpl w:val="DA0EC804"/>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19766AC3"/>
    <w:multiLevelType w:val="hybridMultilevel"/>
    <w:tmpl w:val="E50ECAC8"/>
    <w:lvl w:ilvl="0" w:tplc="AA4EF41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DA15466"/>
    <w:multiLevelType w:val="hybridMultilevel"/>
    <w:tmpl w:val="0A54AF5E"/>
    <w:lvl w:ilvl="0" w:tplc="04090001">
      <w:start w:val="1"/>
      <w:numFmt w:val="bullet"/>
      <w:lvlText w:val=""/>
      <w:lvlJc w:val="left"/>
      <w:pPr>
        <w:ind w:left="644" w:hanging="360"/>
      </w:pPr>
      <w:rPr>
        <w:rFonts w:ascii="Symbol" w:hAnsi="Symbol"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1E7766C7"/>
    <w:multiLevelType w:val="hybridMultilevel"/>
    <w:tmpl w:val="4230BA9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FF52909"/>
    <w:multiLevelType w:val="hybridMultilevel"/>
    <w:tmpl w:val="FB7ECE96"/>
    <w:lvl w:ilvl="0" w:tplc="B12EB750">
      <w:start w:val="4"/>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BF2D6C"/>
    <w:multiLevelType w:val="hybridMultilevel"/>
    <w:tmpl w:val="5310F5E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0F0ADF"/>
    <w:multiLevelType w:val="hybridMultilevel"/>
    <w:tmpl w:val="8778A5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12660C"/>
    <w:multiLevelType w:val="hybridMultilevel"/>
    <w:tmpl w:val="2ED4C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69576C"/>
    <w:multiLevelType w:val="hybridMultilevel"/>
    <w:tmpl w:val="B9709B36"/>
    <w:lvl w:ilvl="0" w:tplc="DF9E2A28">
      <w:start w:val="1"/>
      <w:numFmt w:val="decimal"/>
      <w:lvlText w:val="%1."/>
      <w:lvlJc w:val="left"/>
      <w:pPr>
        <w:ind w:left="460" w:hanging="360"/>
      </w:pPr>
      <w:rPr>
        <w:rFonts w:hint="default"/>
        <w:b/>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0A25844"/>
    <w:multiLevelType w:val="hybridMultilevel"/>
    <w:tmpl w:val="61B26760"/>
    <w:lvl w:ilvl="0" w:tplc="399C6CEE">
      <w:start w:val="1"/>
      <w:numFmt w:val="bullet"/>
      <w:lvlText w:val="-"/>
      <w:lvlJc w:val="left"/>
      <w:pPr>
        <w:ind w:left="820" w:hanging="360"/>
      </w:pPr>
      <w:rPr>
        <w:rFonts w:ascii="Arial" w:eastAsia="MS Mincho" w:hAnsi="Arial" w:cs="Aria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3D162D8"/>
    <w:multiLevelType w:val="hybridMultilevel"/>
    <w:tmpl w:val="8DA2EEB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58418AD"/>
    <w:multiLevelType w:val="hybridMultilevel"/>
    <w:tmpl w:val="0A2C9F4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9A5945"/>
    <w:multiLevelType w:val="hybridMultilevel"/>
    <w:tmpl w:val="03DA40F6"/>
    <w:lvl w:ilvl="0" w:tplc="04DEFA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FE07922"/>
    <w:multiLevelType w:val="hybridMultilevel"/>
    <w:tmpl w:val="1BBA1122"/>
    <w:lvl w:ilvl="0" w:tplc="870A0946">
      <w:start w:val="5"/>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A606978"/>
    <w:multiLevelType w:val="hybridMultilevel"/>
    <w:tmpl w:val="42C61B32"/>
    <w:lvl w:ilvl="0" w:tplc="DE2CFD2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674503A"/>
    <w:multiLevelType w:val="hybridMultilevel"/>
    <w:tmpl w:val="68ACEB26"/>
    <w:lvl w:ilvl="0" w:tplc="4AD08B66">
      <w:start w:val="2"/>
      <w:numFmt w:val="bullet"/>
      <w:lvlText w:val="-"/>
      <w:lvlJc w:val="left"/>
      <w:pPr>
        <w:ind w:left="460" w:hanging="360"/>
      </w:pPr>
      <w:rPr>
        <w:rFonts w:ascii="Arial" w:eastAsia="MS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1" w15:restartNumberingAfterBreak="0">
    <w:nsid w:val="6D4965D5"/>
    <w:multiLevelType w:val="hybridMultilevel"/>
    <w:tmpl w:val="E43A28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6E917D5A"/>
    <w:multiLevelType w:val="hybridMultilevel"/>
    <w:tmpl w:val="1034E1FC"/>
    <w:lvl w:ilvl="0" w:tplc="1910E4A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5EE0834"/>
    <w:multiLevelType w:val="hybridMultilevel"/>
    <w:tmpl w:val="E66C5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A59036F"/>
    <w:multiLevelType w:val="hybridMultilevel"/>
    <w:tmpl w:val="F300E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52747179">
    <w:abstractNumId w:val="25"/>
  </w:num>
  <w:num w:numId="2" w16cid:durableId="1156342942">
    <w:abstractNumId w:val="39"/>
  </w:num>
  <w:num w:numId="3" w16cid:durableId="1263951101">
    <w:abstractNumId w:val="13"/>
  </w:num>
  <w:num w:numId="4" w16cid:durableId="465049547">
    <w:abstractNumId w:val="4"/>
  </w:num>
  <w:num w:numId="5" w16cid:durableId="1956598910">
    <w:abstractNumId w:val="33"/>
  </w:num>
  <w:num w:numId="6" w16cid:durableId="178155711">
    <w:abstractNumId w:val="27"/>
  </w:num>
  <w:num w:numId="7" w16cid:durableId="1086221931">
    <w:abstractNumId w:val="30"/>
  </w:num>
  <w:num w:numId="8" w16cid:durableId="909731307">
    <w:abstractNumId w:val="14"/>
  </w:num>
  <w:num w:numId="9" w16cid:durableId="1006244766">
    <w:abstractNumId w:val="26"/>
  </w:num>
  <w:num w:numId="10" w16cid:durableId="1059399156">
    <w:abstractNumId w:val="40"/>
  </w:num>
  <w:num w:numId="11" w16cid:durableId="1111631696">
    <w:abstractNumId w:val="34"/>
  </w:num>
  <w:num w:numId="12" w16cid:durableId="226960477">
    <w:abstractNumId w:val="36"/>
  </w:num>
  <w:num w:numId="13" w16cid:durableId="1986465674">
    <w:abstractNumId w:val="3"/>
  </w:num>
  <w:num w:numId="14" w16cid:durableId="1454790869">
    <w:abstractNumId w:val="15"/>
  </w:num>
  <w:num w:numId="15" w16cid:durableId="1667857275">
    <w:abstractNumId w:val="37"/>
  </w:num>
  <w:num w:numId="16" w16cid:durableId="1383169239">
    <w:abstractNumId w:val="18"/>
  </w:num>
  <w:num w:numId="17" w16cid:durableId="1563827415">
    <w:abstractNumId w:val="20"/>
  </w:num>
  <w:num w:numId="18" w16cid:durableId="1553275866">
    <w:abstractNumId w:val="0"/>
  </w:num>
  <w:num w:numId="19" w16cid:durableId="736243871">
    <w:abstractNumId w:val="10"/>
  </w:num>
  <w:num w:numId="20" w16cid:durableId="1190527505">
    <w:abstractNumId w:val="24"/>
  </w:num>
  <w:num w:numId="21" w16cid:durableId="2007512766">
    <w:abstractNumId w:val="8"/>
  </w:num>
  <w:num w:numId="22" w16cid:durableId="1541017301">
    <w:abstractNumId w:val="32"/>
  </w:num>
  <w:num w:numId="23" w16cid:durableId="1527212580">
    <w:abstractNumId w:val="6"/>
  </w:num>
  <w:num w:numId="24" w16cid:durableId="1903100786">
    <w:abstractNumId w:val="2"/>
  </w:num>
  <w:num w:numId="25" w16cid:durableId="1155491322">
    <w:abstractNumId w:val="1"/>
  </w:num>
  <w:num w:numId="26" w16cid:durableId="790633744">
    <w:abstractNumId w:val="29"/>
  </w:num>
  <w:num w:numId="27" w16cid:durableId="818763860">
    <w:abstractNumId w:val="17"/>
  </w:num>
  <w:num w:numId="28" w16cid:durableId="1364163033">
    <w:abstractNumId w:val="11"/>
  </w:num>
  <w:num w:numId="29" w16cid:durableId="1037002550">
    <w:abstractNumId w:val="16"/>
  </w:num>
  <w:num w:numId="30" w16cid:durableId="2081631074">
    <w:abstractNumId w:val="38"/>
  </w:num>
  <w:num w:numId="31" w16cid:durableId="794561452">
    <w:abstractNumId w:val="7"/>
  </w:num>
  <w:num w:numId="32" w16cid:durableId="230506178">
    <w:abstractNumId w:val="9"/>
  </w:num>
  <w:num w:numId="33" w16cid:durableId="1743023471">
    <w:abstractNumId w:val="19"/>
  </w:num>
  <w:num w:numId="34" w16cid:durableId="744836739">
    <w:abstractNumId w:val="23"/>
  </w:num>
  <w:num w:numId="35" w16cid:durableId="1270893933">
    <w:abstractNumId w:val="28"/>
  </w:num>
  <w:num w:numId="36" w16cid:durableId="310210413">
    <w:abstractNumId w:val="31"/>
  </w:num>
  <w:num w:numId="37" w16cid:durableId="1608389322">
    <w:abstractNumId w:val="5"/>
  </w:num>
  <w:num w:numId="38" w16cid:durableId="511917129">
    <w:abstractNumId w:val="35"/>
  </w:num>
  <w:num w:numId="39" w16cid:durableId="1263302855">
    <w:abstractNumId w:val="12"/>
  </w:num>
  <w:num w:numId="40" w16cid:durableId="1260723831">
    <w:abstractNumId w:val="22"/>
  </w:num>
  <w:num w:numId="41" w16cid:durableId="1307933191">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E79"/>
    <w:rsid w:val="000020F0"/>
    <w:rsid w:val="00002D77"/>
    <w:rsid w:val="00003FF6"/>
    <w:rsid w:val="00011EB2"/>
    <w:rsid w:val="00012553"/>
    <w:rsid w:val="00012AE5"/>
    <w:rsid w:val="00014557"/>
    <w:rsid w:val="00014D09"/>
    <w:rsid w:val="0001566F"/>
    <w:rsid w:val="00016DC5"/>
    <w:rsid w:val="00020FC8"/>
    <w:rsid w:val="000215CB"/>
    <w:rsid w:val="000225CE"/>
    <w:rsid w:val="00022C3B"/>
    <w:rsid w:val="000247B7"/>
    <w:rsid w:val="000249B1"/>
    <w:rsid w:val="000268EE"/>
    <w:rsid w:val="00026F75"/>
    <w:rsid w:val="00031C1D"/>
    <w:rsid w:val="00032B42"/>
    <w:rsid w:val="000343A5"/>
    <w:rsid w:val="00035332"/>
    <w:rsid w:val="00041001"/>
    <w:rsid w:val="000426E5"/>
    <w:rsid w:val="00042A6D"/>
    <w:rsid w:val="00042C26"/>
    <w:rsid w:val="00044777"/>
    <w:rsid w:val="000452A5"/>
    <w:rsid w:val="00045BCD"/>
    <w:rsid w:val="00045C73"/>
    <w:rsid w:val="00050976"/>
    <w:rsid w:val="0005135F"/>
    <w:rsid w:val="0005238F"/>
    <w:rsid w:val="000525BB"/>
    <w:rsid w:val="000575D7"/>
    <w:rsid w:val="00060C5F"/>
    <w:rsid w:val="0006329F"/>
    <w:rsid w:val="000633BE"/>
    <w:rsid w:val="00063F8D"/>
    <w:rsid w:val="0006412A"/>
    <w:rsid w:val="00064440"/>
    <w:rsid w:val="00065364"/>
    <w:rsid w:val="00065C3D"/>
    <w:rsid w:val="00065F3F"/>
    <w:rsid w:val="0006670D"/>
    <w:rsid w:val="00067A7B"/>
    <w:rsid w:val="0007152E"/>
    <w:rsid w:val="00071E79"/>
    <w:rsid w:val="00072884"/>
    <w:rsid w:val="00074500"/>
    <w:rsid w:val="0007479B"/>
    <w:rsid w:val="000751CD"/>
    <w:rsid w:val="00075C8C"/>
    <w:rsid w:val="00076B73"/>
    <w:rsid w:val="00077520"/>
    <w:rsid w:val="00077CBC"/>
    <w:rsid w:val="00082BD7"/>
    <w:rsid w:val="00085100"/>
    <w:rsid w:val="00086D85"/>
    <w:rsid w:val="0009018D"/>
    <w:rsid w:val="0009095C"/>
    <w:rsid w:val="00090E76"/>
    <w:rsid w:val="0009275B"/>
    <w:rsid w:val="00093E7E"/>
    <w:rsid w:val="000950E9"/>
    <w:rsid w:val="00095CF5"/>
    <w:rsid w:val="00095FD0"/>
    <w:rsid w:val="0009602F"/>
    <w:rsid w:val="000961A7"/>
    <w:rsid w:val="000976A7"/>
    <w:rsid w:val="000978DC"/>
    <w:rsid w:val="000A0E72"/>
    <w:rsid w:val="000A1DEA"/>
    <w:rsid w:val="000A2169"/>
    <w:rsid w:val="000A2660"/>
    <w:rsid w:val="000A3D84"/>
    <w:rsid w:val="000A60DF"/>
    <w:rsid w:val="000A652C"/>
    <w:rsid w:val="000B05EE"/>
    <w:rsid w:val="000B0A0C"/>
    <w:rsid w:val="000B11CF"/>
    <w:rsid w:val="000B1B33"/>
    <w:rsid w:val="000B1BF8"/>
    <w:rsid w:val="000B58BB"/>
    <w:rsid w:val="000B701A"/>
    <w:rsid w:val="000B7955"/>
    <w:rsid w:val="000C2523"/>
    <w:rsid w:val="000C52A1"/>
    <w:rsid w:val="000C69E7"/>
    <w:rsid w:val="000C706F"/>
    <w:rsid w:val="000D2445"/>
    <w:rsid w:val="000D2780"/>
    <w:rsid w:val="000D6AF3"/>
    <w:rsid w:val="000D6CFC"/>
    <w:rsid w:val="000D7870"/>
    <w:rsid w:val="000E031D"/>
    <w:rsid w:val="000E5E83"/>
    <w:rsid w:val="000F030D"/>
    <w:rsid w:val="000F066A"/>
    <w:rsid w:val="000F0E84"/>
    <w:rsid w:val="000F1A85"/>
    <w:rsid w:val="000F4C1E"/>
    <w:rsid w:val="000F7D4A"/>
    <w:rsid w:val="000F7E31"/>
    <w:rsid w:val="0010498F"/>
    <w:rsid w:val="001053BE"/>
    <w:rsid w:val="00107A18"/>
    <w:rsid w:val="0011098A"/>
    <w:rsid w:val="00111782"/>
    <w:rsid w:val="00113F5F"/>
    <w:rsid w:val="00114A4F"/>
    <w:rsid w:val="00116A0A"/>
    <w:rsid w:val="00116EB9"/>
    <w:rsid w:val="00116F2B"/>
    <w:rsid w:val="0012251E"/>
    <w:rsid w:val="001265E3"/>
    <w:rsid w:val="00127170"/>
    <w:rsid w:val="00127A55"/>
    <w:rsid w:val="0013134C"/>
    <w:rsid w:val="00131698"/>
    <w:rsid w:val="001325AA"/>
    <w:rsid w:val="00133462"/>
    <w:rsid w:val="00133BEF"/>
    <w:rsid w:val="00136047"/>
    <w:rsid w:val="0013685B"/>
    <w:rsid w:val="00136DDD"/>
    <w:rsid w:val="0014117A"/>
    <w:rsid w:val="00141880"/>
    <w:rsid w:val="00142B00"/>
    <w:rsid w:val="00146178"/>
    <w:rsid w:val="00146442"/>
    <w:rsid w:val="001476C0"/>
    <w:rsid w:val="00150FAB"/>
    <w:rsid w:val="00161B27"/>
    <w:rsid w:val="00163E73"/>
    <w:rsid w:val="00163FAD"/>
    <w:rsid w:val="001643B6"/>
    <w:rsid w:val="00164BBF"/>
    <w:rsid w:val="00166051"/>
    <w:rsid w:val="0016693C"/>
    <w:rsid w:val="00166AC6"/>
    <w:rsid w:val="00167A3C"/>
    <w:rsid w:val="001719F3"/>
    <w:rsid w:val="001724CD"/>
    <w:rsid w:val="00174ECB"/>
    <w:rsid w:val="001759EC"/>
    <w:rsid w:val="001762B4"/>
    <w:rsid w:val="00177F62"/>
    <w:rsid w:val="00180CAA"/>
    <w:rsid w:val="00181452"/>
    <w:rsid w:val="00182754"/>
    <w:rsid w:val="0018291D"/>
    <w:rsid w:val="00185EE4"/>
    <w:rsid w:val="00191CFD"/>
    <w:rsid w:val="00195DC7"/>
    <w:rsid w:val="001A017F"/>
    <w:rsid w:val="001A02A5"/>
    <w:rsid w:val="001A08AA"/>
    <w:rsid w:val="001A1C61"/>
    <w:rsid w:val="001A29C0"/>
    <w:rsid w:val="001A2E42"/>
    <w:rsid w:val="001A3315"/>
    <w:rsid w:val="001A6AD8"/>
    <w:rsid w:val="001B195A"/>
    <w:rsid w:val="001B28CA"/>
    <w:rsid w:val="001B395A"/>
    <w:rsid w:val="001B4374"/>
    <w:rsid w:val="001B6F04"/>
    <w:rsid w:val="001C0E61"/>
    <w:rsid w:val="001C1E55"/>
    <w:rsid w:val="001C2E35"/>
    <w:rsid w:val="001C4FFF"/>
    <w:rsid w:val="001C5C7E"/>
    <w:rsid w:val="001D0692"/>
    <w:rsid w:val="001D0792"/>
    <w:rsid w:val="001D15E7"/>
    <w:rsid w:val="001D1836"/>
    <w:rsid w:val="001D27A5"/>
    <w:rsid w:val="001D3132"/>
    <w:rsid w:val="001D33AC"/>
    <w:rsid w:val="001D4A61"/>
    <w:rsid w:val="001D5C34"/>
    <w:rsid w:val="001E365F"/>
    <w:rsid w:val="001E6402"/>
    <w:rsid w:val="001E6CB1"/>
    <w:rsid w:val="001E73B6"/>
    <w:rsid w:val="001E7B09"/>
    <w:rsid w:val="001F239F"/>
    <w:rsid w:val="001F28B0"/>
    <w:rsid w:val="001F4801"/>
    <w:rsid w:val="001F7248"/>
    <w:rsid w:val="0020027B"/>
    <w:rsid w:val="00200546"/>
    <w:rsid w:val="002012B7"/>
    <w:rsid w:val="00203346"/>
    <w:rsid w:val="00204749"/>
    <w:rsid w:val="00204BAF"/>
    <w:rsid w:val="00204C9D"/>
    <w:rsid w:val="0020736B"/>
    <w:rsid w:val="0020762B"/>
    <w:rsid w:val="002107C5"/>
    <w:rsid w:val="00210BDF"/>
    <w:rsid w:val="00214C5C"/>
    <w:rsid w:val="00214FBD"/>
    <w:rsid w:val="00217504"/>
    <w:rsid w:val="00217619"/>
    <w:rsid w:val="00221391"/>
    <w:rsid w:val="00221528"/>
    <w:rsid w:val="00221C98"/>
    <w:rsid w:val="002254DE"/>
    <w:rsid w:val="002255F2"/>
    <w:rsid w:val="0022567A"/>
    <w:rsid w:val="002259EF"/>
    <w:rsid w:val="002322EB"/>
    <w:rsid w:val="00233475"/>
    <w:rsid w:val="00236202"/>
    <w:rsid w:val="00237210"/>
    <w:rsid w:val="00237EB2"/>
    <w:rsid w:val="00240C0C"/>
    <w:rsid w:val="0024133D"/>
    <w:rsid w:val="002421C5"/>
    <w:rsid w:val="00242684"/>
    <w:rsid w:val="00245A34"/>
    <w:rsid w:val="00245C69"/>
    <w:rsid w:val="002474A7"/>
    <w:rsid w:val="002507A8"/>
    <w:rsid w:val="00252063"/>
    <w:rsid w:val="002552D7"/>
    <w:rsid w:val="002567D5"/>
    <w:rsid w:val="0026164C"/>
    <w:rsid w:val="002648BF"/>
    <w:rsid w:val="00266EE7"/>
    <w:rsid w:val="00270A6E"/>
    <w:rsid w:val="00272C4D"/>
    <w:rsid w:val="00274D6B"/>
    <w:rsid w:val="00275970"/>
    <w:rsid w:val="002775E8"/>
    <w:rsid w:val="00277DE4"/>
    <w:rsid w:val="002816DB"/>
    <w:rsid w:val="00281E6F"/>
    <w:rsid w:val="00282213"/>
    <w:rsid w:val="002830A5"/>
    <w:rsid w:val="00283396"/>
    <w:rsid w:val="002867A4"/>
    <w:rsid w:val="00290A95"/>
    <w:rsid w:val="002932E1"/>
    <w:rsid w:val="00293467"/>
    <w:rsid w:val="0029439B"/>
    <w:rsid w:val="00295FAE"/>
    <w:rsid w:val="00296536"/>
    <w:rsid w:val="0029706F"/>
    <w:rsid w:val="002975A1"/>
    <w:rsid w:val="002978A8"/>
    <w:rsid w:val="002A0928"/>
    <w:rsid w:val="002A2EF3"/>
    <w:rsid w:val="002A3A5F"/>
    <w:rsid w:val="002A4568"/>
    <w:rsid w:val="002A5EEC"/>
    <w:rsid w:val="002A6741"/>
    <w:rsid w:val="002B0570"/>
    <w:rsid w:val="002B1E69"/>
    <w:rsid w:val="002B2E58"/>
    <w:rsid w:val="002B30AD"/>
    <w:rsid w:val="002B4C1C"/>
    <w:rsid w:val="002B6489"/>
    <w:rsid w:val="002B7676"/>
    <w:rsid w:val="002C08C4"/>
    <w:rsid w:val="002C0EA7"/>
    <w:rsid w:val="002C1951"/>
    <w:rsid w:val="002C2095"/>
    <w:rsid w:val="002C396D"/>
    <w:rsid w:val="002C5241"/>
    <w:rsid w:val="002C5276"/>
    <w:rsid w:val="002C5CC9"/>
    <w:rsid w:val="002C668A"/>
    <w:rsid w:val="002C68B0"/>
    <w:rsid w:val="002C7B06"/>
    <w:rsid w:val="002C7BAE"/>
    <w:rsid w:val="002C7C79"/>
    <w:rsid w:val="002D2273"/>
    <w:rsid w:val="002D24C9"/>
    <w:rsid w:val="002D45D5"/>
    <w:rsid w:val="002D5DCE"/>
    <w:rsid w:val="002D67AD"/>
    <w:rsid w:val="002D6C9F"/>
    <w:rsid w:val="002E03BA"/>
    <w:rsid w:val="002E3D4E"/>
    <w:rsid w:val="002E51B0"/>
    <w:rsid w:val="002E51B7"/>
    <w:rsid w:val="002E6649"/>
    <w:rsid w:val="002E7D8D"/>
    <w:rsid w:val="002F0B9A"/>
    <w:rsid w:val="002F246A"/>
    <w:rsid w:val="002F2482"/>
    <w:rsid w:val="002F2BC1"/>
    <w:rsid w:val="002F3177"/>
    <w:rsid w:val="002F4093"/>
    <w:rsid w:val="002F4161"/>
    <w:rsid w:val="002F6064"/>
    <w:rsid w:val="002F6394"/>
    <w:rsid w:val="002F7CCC"/>
    <w:rsid w:val="003020BF"/>
    <w:rsid w:val="00303155"/>
    <w:rsid w:val="003068A9"/>
    <w:rsid w:val="00307DAF"/>
    <w:rsid w:val="0031095D"/>
    <w:rsid w:val="00310B83"/>
    <w:rsid w:val="00312266"/>
    <w:rsid w:val="00312AD1"/>
    <w:rsid w:val="00312BF5"/>
    <w:rsid w:val="00314C44"/>
    <w:rsid w:val="003171C8"/>
    <w:rsid w:val="003173FC"/>
    <w:rsid w:val="00317E4F"/>
    <w:rsid w:val="00320129"/>
    <w:rsid w:val="003211BF"/>
    <w:rsid w:val="0032155D"/>
    <w:rsid w:val="00321746"/>
    <w:rsid w:val="00323D95"/>
    <w:rsid w:val="00324E07"/>
    <w:rsid w:val="00327F75"/>
    <w:rsid w:val="003308E2"/>
    <w:rsid w:val="00331FA1"/>
    <w:rsid w:val="003335EE"/>
    <w:rsid w:val="00334233"/>
    <w:rsid w:val="003347AA"/>
    <w:rsid w:val="00336703"/>
    <w:rsid w:val="003378E8"/>
    <w:rsid w:val="00341AEE"/>
    <w:rsid w:val="0034229E"/>
    <w:rsid w:val="00345798"/>
    <w:rsid w:val="003465A5"/>
    <w:rsid w:val="0034732B"/>
    <w:rsid w:val="00347916"/>
    <w:rsid w:val="00347D68"/>
    <w:rsid w:val="00352017"/>
    <w:rsid w:val="00353FC3"/>
    <w:rsid w:val="00354649"/>
    <w:rsid w:val="00354AC1"/>
    <w:rsid w:val="00354CAC"/>
    <w:rsid w:val="00355172"/>
    <w:rsid w:val="00357760"/>
    <w:rsid w:val="003615B3"/>
    <w:rsid w:val="00362955"/>
    <w:rsid w:val="00364205"/>
    <w:rsid w:val="00364EDE"/>
    <w:rsid w:val="00366122"/>
    <w:rsid w:val="00366E87"/>
    <w:rsid w:val="00366EC7"/>
    <w:rsid w:val="00373796"/>
    <w:rsid w:val="00374C98"/>
    <w:rsid w:val="00375029"/>
    <w:rsid w:val="00375416"/>
    <w:rsid w:val="0037768C"/>
    <w:rsid w:val="00377737"/>
    <w:rsid w:val="00384877"/>
    <w:rsid w:val="0038515D"/>
    <w:rsid w:val="0038539E"/>
    <w:rsid w:val="003858D2"/>
    <w:rsid w:val="003869D7"/>
    <w:rsid w:val="00387054"/>
    <w:rsid w:val="00387CF6"/>
    <w:rsid w:val="003920AA"/>
    <w:rsid w:val="00392615"/>
    <w:rsid w:val="00392C23"/>
    <w:rsid w:val="003940C5"/>
    <w:rsid w:val="003949D0"/>
    <w:rsid w:val="00397E82"/>
    <w:rsid w:val="003A1FD3"/>
    <w:rsid w:val="003A3336"/>
    <w:rsid w:val="003A4743"/>
    <w:rsid w:val="003A6CE0"/>
    <w:rsid w:val="003A74D4"/>
    <w:rsid w:val="003B0F97"/>
    <w:rsid w:val="003B1282"/>
    <w:rsid w:val="003B129C"/>
    <w:rsid w:val="003B1820"/>
    <w:rsid w:val="003B2615"/>
    <w:rsid w:val="003B3F74"/>
    <w:rsid w:val="003B406C"/>
    <w:rsid w:val="003B4D7D"/>
    <w:rsid w:val="003B6206"/>
    <w:rsid w:val="003B63E7"/>
    <w:rsid w:val="003B73E7"/>
    <w:rsid w:val="003C10EF"/>
    <w:rsid w:val="003C1F5F"/>
    <w:rsid w:val="003C346D"/>
    <w:rsid w:val="003C3945"/>
    <w:rsid w:val="003C4319"/>
    <w:rsid w:val="003C4C43"/>
    <w:rsid w:val="003C5D24"/>
    <w:rsid w:val="003C6993"/>
    <w:rsid w:val="003C7234"/>
    <w:rsid w:val="003D05CB"/>
    <w:rsid w:val="003D3505"/>
    <w:rsid w:val="003D3A8B"/>
    <w:rsid w:val="003D4B99"/>
    <w:rsid w:val="003D5017"/>
    <w:rsid w:val="003D6187"/>
    <w:rsid w:val="003E08C5"/>
    <w:rsid w:val="003E16CC"/>
    <w:rsid w:val="003E3D5B"/>
    <w:rsid w:val="003E533B"/>
    <w:rsid w:val="003E5FC5"/>
    <w:rsid w:val="003E6C3F"/>
    <w:rsid w:val="003E7286"/>
    <w:rsid w:val="003E75E2"/>
    <w:rsid w:val="003F2197"/>
    <w:rsid w:val="003F5860"/>
    <w:rsid w:val="003F637F"/>
    <w:rsid w:val="003F6A95"/>
    <w:rsid w:val="003F7327"/>
    <w:rsid w:val="0040068A"/>
    <w:rsid w:val="00403914"/>
    <w:rsid w:val="00405196"/>
    <w:rsid w:val="004102E8"/>
    <w:rsid w:val="00412872"/>
    <w:rsid w:val="0041648B"/>
    <w:rsid w:val="00416570"/>
    <w:rsid w:val="0041690F"/>
    <w:rsid w:val="00421722"/>
    <w:rsid w:val="0042182E"/>
    <w:rsid w:val="0042194F"/>
    <w:rsid w:val="00421A7C"/>
    <w:rsid w:val="00423362"/>
    <w:rsid w:val="004278B5"/>
    <w:rsid w:val="00430E72"/>
    <w:rsid w:val="00435CA9"/>
    <w:rsid w:val="004369D4"/>
    <w:rsid w:val="00440517"/>
    <w:rsid w:val="0044166E"/>
    <w:rsid w:val="00441D1A"/>
    <w:rsid w:val="00442637"/>
    <w:rsid w:val="00442D16"/>
    <w:rsid w:val="0044315E"/>
    <w:rsid w:val="00445B1C"/>
    <w:rsid w:val="0044605A"/>
    <w:rsid w:val="00450197"/>
    <w:rsid w:val="00450C9B"/>
    <w:rsid w:val="0045199A"/>
    <w:rsid w:val="0045258C"/>
    <w:rsid w:val="00455057"/>
    <w:rsid w:val="00455090"/>
    <w:rsid w:val="0045579E"/>
    <w:rsid w:val="00457D9C"/>
    <w:rsid w:val="004614C1"/>
    <w:rsid w:val="0046387B"/>
    <w:rsid w:val="00464913"/>
    <w:rsid w:val="00467467"/>
    <w:rsid w:val="00470463"/>
    <w:rsid w:val="00470BFF"/>
    <w:rsid w:val="00470E42"/>
    <w:rsid w:val="00471D6C"/>
    <w:rsid w:val="00471DB8"/>
    <w:rsid w:val="00472023"/>
    <w:rsid w:val="004734D8"/>
    <w:rsid w:val="00474CB3"/>
    <w:rsid w:val="00476887"/>
    <w:rsid w:val="00477096"/>
    <w:rsid w:val="0047759F"/>
    <w:rsid w:val="0048072B"/>
    <w:rsid w:val="00480DD2"/>
    <w:rsid w:val="00480FF8"/>
    <w:rsid w:val="00481427"/>
    <w:rsid w:val="004820D5"/>
    <w:rsid w:val="004832F5"/>
    <w:rsid w:val="00483AA1"/>
    <w:rsid w:val="00484A3C"/>
    <w:rsid w:val="00485DB0"/>
    <w:rsid w:val="00485FE1"/>
    <w:rsid w:val="00491580"/>
    <w:rsid w:val="00492B55"/>
    <w:rsid w:val="00492FF4"/>
    <w:rsid w:val="00495514"/>
    <w:rsid w:val="00496956"/>
    <w:rsid w:val="00496DC0"/>
    <w:rsid w:val="004A02E5"/>
    <w:rsid w:val="004A185D"/>
    <w:rsid w:val="004A5E64"/>
    <w:rsid w:val="004A66D5"/>
    <w:rsid w:val="004A76EA"/>
    <w:rsid w:val="004A774F"/>
    <w:rsid w:val="004A7788"/>
    <w:rsid w:val="004B3C40"/>
    <w:rsid w:val="004B70B4"/>
    <w:rsid w:val="004B77F0"/>
    <w:rsid w:val="004C0906"/>
    <w:rsid w:val="004C192B"/>
    <w:rsid w:val="004C320D"/>
    <w:rsid w:val="004C4662"/>
    <w:rsid w:val="004C5276"/>
    <w:rsid w:val="004C5531"/>
    <w:rsid w:val="004C566E"/>
    <w:rsid w:val="004C65C9"/>
    <w:rsid w:val="004C698E"/>
    <w:rsid w:val="004C6E3B"/>
    <w:rsid w:val="004C7CBE"/>
    <w:rsid w:val="004D018D"/>
    <w:rsid w:val="004D07AC"/>
    <w:rsid w:val="004D1370"/>
    <w:rsid w:val="004D20C7"/>
    <w:rsid w:val="004D21D6"/>
    <w:rsid w:val="004D5E6B"/>
    <w:rsid w:val="004D79A4"/>
    <w:rsid w:val="004D7C4F"/>
    <w:rsid w:val="004E08F6"/>
    <w:rsid w:val="004E26A0"/>
    <w:rsid w:val="004E2854"/>
    <w:rsid w:val="004E32A4"/>
    <w:rsid w:val="004E3AA1"/>
    <w:rsid w:val="004E3B16"/>
    <w:rsid w:val="004E4A0F"/>
    <w:rsid w:val="004E541A"/>
    <w:rsid w:val="004F013E"/>
    <w:rsid w:val="004F08E2"/>
    <w:rsid w:val="004F4592"/>
    <w:rsid w:val="004F509D"/>
    <w:rsid w:val="004F50D8"/>
    <w:rsid w:val="004F5BDE"/>
    <w:rsid w:val="004F6DC6"/>
    <w:rsid w:val="004F7C8C"/>
    <w:rsid w:val="0050266F"/>
    <w:rsid w:val="00504CCB"/>
    <w:rsid w:val="00505940"/>
    <w:rsid w:val="00505BFA"/>
    <w:rsid w:val="00505EB3"/>
    <w:rsid w:val="00505EB6"/>
    <w:rsid w:val="0051158A"/>
    <w:rsid w:val="00511A69"/>
    <w:rsid w:val="005124FB"/>
    <w:rsid w:val="005158ED"/>
    <w:rsid w:val="00515CE3"/>
    <w:rsid w:val="0051674E"/>
    <w:rsid w:val="00516D8A"/>
    <w:rsid w:val="00517D84"/>
    <w:rsid w:val="005213FB"/>
    <w:rsid w:val="00522270"/>
    <w:rsid w:val="00522618"/>
    <w:rsid w:val="00522F84"/>
    <w:rsid w:val="00523F18"/>
    <w:rsid w:val="00526050"/>
    <w:rsid w:val="00526419"/>
    <w:rsid w:val="00531057"/>
    <w:rsid w:val="005313B0"/>
    <w:rsid w:val="00533986"/>
    <w:rsid w:val="00540FE8"/>
    <w:rsid w:val="00541B90"/>
    <w:rsid w:val="00546BC8"/>
    <w:rsid w:val="00547B08"/>
    <w:rsid w:val="005508C3"/>
    <w:rsid w:val="00550A05"/>
    <w:rsid w:val="00551BA1"/>
    <w:rsid w:val="00554DE1"/>
    <w:rsid w:val="00554EFE"/>
    <w:rsid w:val="00555599"/>
    <w:rsid w:val="00555DC6"/>
    <w:rsid w:val="005566A2"/>
    <w:rsid w:val="005575B7"/>
    <w:rsid w:val="00560644"/>
    <w:rsid w:val="00563C44"/>
    <w:rsid w:val="005650D0"/>
    <w:rsid w:val="00566158"/>
    <w:rsid w:val="00567785"/>
    <w:rsid w:val="0057126E"/>
    <w:rsid w:val="00571EE5"/>
    <w:rsid w:val="00573281"/>
    <w:rsid w:val="00573B15"/>
    <w:rsid w:val="00575BC2"/>
    <w:rsid w:val="005775A7"/>
    <w:rsid w:val="005805C5"/>
    <w:rsid w:val="00582930"/>
    <w:rsid w:val="00582E8A"/>
    <w:rsid w:val="00584346"/>
    <w:rsid w:val="00587AC9"/>
    <w:rsid w:val="00591189"/>
    <w:rsid w:val="00593079"/>
    <w:rsid w:val="00596E63"/>
    <w:rsid w:val="005A04B5"/>
    <w:rsid w:val="005A2973"/>
    <w:rsid w:val="005A2D68"/>
    <w:rsid w:val="005A3599"/>
    <w:rsid w:val="005A3B65"/>
    <w:rsid w:val="005A50E6"/>
    <w:rsid w:val="005A5216"/>
    <w:rsid w:val="005A5AC0"/>
    <w:rsid w:val="005A638D"/>
    <w:rsid w:val="005A63A0"/>
    <w:rsid w:val="005A6674"/>
    <w:rsid w:val="005A7888"/>
    <w:rsid w:val="005B000C"/>
    <w:rsid w:val="005B21D4"/>
    <w:rsid w:val="005B448D"/>
    <w:rsid w:val="005B59BD"/>
    <w:rsid w:val="005B5F86"/>
    <w:rsid w:val="005B62B0"/>
    <w:rsid w:val="005C1D26"/>
    <w:rsid w:val="005C67BB"/>
    <w:rsid w:val="005C68E7"/>
    <w:rsid w:val="005C6C49"/>
    <w:rsid w:val="005C6FDB"/>
    <w:rsid w:val="005D0A2D"/>
    <w:rsid w:val="005D0EFE"/>
    <w:rsid w:val="005D1066"/>
    <w:rsid w:val="005D1614"/>
    <w:rsid w:val="005D3533"/>
    <w:rsid w:val="005D46A0"/>
    <w:rsid w:val="005D4EA2"/>
    <w:rsid w:val="005D68E2"/>
    <w:rsid w:val="005D7384"/>
    <w:rsid w:val="005E0F44"/>
    <w:rsid w:val="005E36DB"/>
    <w:rsid w:val="005E4CA1"/>
    <w:rsid w:val="005E4CCB"/>
    <w:rsid w:val="005E7F73"/>
    <w:rsid w:val="005F175B"/>
    <w:rsid w:val="005F4BCF"/>
    <w:rsid w:val="005F5A97"/>
    <w:rsid w:val="005F5C22"/>
    <w:rsid w:val="005F7054"/>
    <w:rsid w:val="006023E0"/>
    <w:rsid w:val="006033F8"/>
    <w:rsid w:val="00605263"/>
    <w:rsid w:val="00605271"/>
    <w:rsid w:val="00610E23"/>
    <w:rsid w:val="0061133F"/>
    <w:rsid w:val="006113C6"/>
    <w:rsid w:val="00611ACE"/>
    <w:rsid w:val="006144C1"/>
    <w:rsid w:val="006146C4"/>
    <w:rsid w:val="00617150"/>
    <w:rsid w:val="006213B7"/>
    <w:rsid w:val="00622174"/>
    <w:rsid w:val="00623666"/>
    <w:rsid w:val="00623883"/>
    <w:rsid w:val="006253BE"/>
    <w:rsid w:val="00630472"/>
    <w:rsid w:val="00631932"/>
    <w:rsid w:val="00633367"/>
    <w:rsid w:val="00634542"/>
    <w:rsid w:val="00635A04"/>
    <w:rsid w:val="006362A6"/>
    <w:rsid w:val="00637F8A"/>
    <w:rsid w:val="0064093D"/>
    <w:rsid w:val="00642A79"/>
    <w:rsid w:val="00642C20"/>
    <w:rsid w:val="0064405F"/>
    <w:rsid w:val="006448E2"/>
    <w:rsid w:val="00644A30"/>
    <w:rsid w:val="006456D4"/>
    <w:rsid w:val="006458C4"/>
    <w:rsid w:val="006460C7"/>
    <w:rsid w:val="00646AAD"/>
    <w:rsid w:val="006516F7"/>
    <w:rsid w:val="00651B84"/>
    <w:rsid w:val="00655D32"/>
    <w:rsid w:val="00655E46"/>
    <w:rsid w:val="00656341"/>
    <w:rsid w:val="006572FA"/>
    <w:rsid w:val="00663D5F"/>
    <w:rsid w:val="00665DE0"/>
    <w:rsid w:val="00665FF1"/>
    <w:rsid w:val="00666145"/>
    <w:rsid w:val="006668E4"/>
    <w:rsid w:val="0066737F"/>
    <w:rsid w:val="00667C80"/>
    <w:rsid w:val="00671440"/>
    <w:rsid w:val="0067493D"/>
    <w:rsid w:val="006756EC"/>
    <w:rsid w:val="00681435"/>
    <w:rsid w:val="00681F3A"/>
    <w:rsid w:val="00682478"/>
    <w:rsid w:val="00684B7E"/>
    <w:rsid w:val="00684F63"/>
    <w:rsid w:val="00684F82"/>
    <w:rsid w:val="006858FE"/>
    <w:rsid w:val="00687F53"/>
    <w:rsid w:val="00691123"/>
    <w:rsid w:val="0069311A"/>
    <w:rsid w:val="00693FFC"/>
    <w:rsid w:val="00694020"/>
    <w:rsid w:val="00694770"/>
    <w:rsid w:val="00694F25"/>
    <w:rsid w:val="0069560D"/>
    <w:rsid w:val="00696970"/>
    <w:rsid w:val="006972A5"/>
    <w:rsid w:val="006973FD"/>
    <w:rsid w:val="00697448"/>
    <w:rsid w:val="006B1ED8"/>
    <w:rsid w:val="006B227A"/>
    <w:rsid w:val="006B3E46"/>
    <w:rsid w:val="006B4F56"/>
    <w:rsid w:val="006B571F"/>
    <w:rsid w:val="006B66B3"/>
    <w:rsid w:val="006B6971"/>
    <w:rsid w:val="006B6D21"/>
    <w:rsid w:val="006C00F1"/>
    <w:rsid w:val="006C2B23"/>
    <w:rsid w:val="006C472B"/>
    <w:rsid w:val="006C4CFA"/>
    <w:rsid w:val="006C4D90"/>
    <w:rsid w:val="006C6A09"/>
    <w:rsid w:val="006C6BDF"/>
    <w:rsid w:val="006D2D7F"/>
    <w:rsid w:val="006D48DE"/>
    <w:rsid w:val="006D4BA4"/>
    <w:rsid w:val="006D54FC"/>
    <w:rsid w:val="006D5B0C"/>
    <w:rsid w:val="006D6640"/>
    <w:rsid w:val="006E1CC5"/>
    <w:rsid w:val="006E22B7"/>
    <w:rsid w:val="006F4194"/>
    <w:rsid w:val="006F514D"/>
    <w:rsid w:val="006F6631"/>
    <w:rsid w:val="00700AAB"/>
    <w:rsid w:val="0070646B"/>
    <w:rsid w:val="007117E1"/>
    <w:rsid w:val="0071184E"/>
    <w:rsid w:val="00711CA7"/>
    <w:rsid w:val="00711F4C"/>
    <w:rsid w:val="00712E12"/>
    <w:rsid w:val="007132BD"/>
    <w:rsid w:val="00714701"/>
    <w:rsid w:val="00714F1C"/>
    <w:rsid w:val="00715E8F"/>
    <w:rsid w:val="00717F2D"/>
    <w:rsid w:val="0072067C"/>
    <w:rsid w:val="0072190E"/>
    <w:rsid w:val="007236A8"/>
    <w:rsid w:val="00724DC6"/>
    <w:rsid w:val="0072533A"/>
    <w:rsid w:val="00726F32"/>
    <w:rsid w:val="00727C5B"/>
    <w:rsid w:val="00730100"/>
    <w:rsid w:val="00730E55"/>
    <w:rsid w:val="00731E26"/>
    <w:rsid w:val="00732494"/>
    <w:rsid w:val="00733258"/>
    <w:rsid w:val="0073365F"/>
    <w:rsid w:val="00733D4F"/>
    <w:rsid w:val="007443F2"/>
    <w:rsid w:val="00746F53"/>
    <w:rsid w:val="0074779A"/>
    <w:rsid w:val="00747852"/>
    <w:rsid w:val="007478A1"/>
    <w:rsid w:val="00747D66"/>
    <w:rsid w:val="00747F54"/>
    <w:rsid w:val="00750156"/>
    <w:rsid w:val="0075268D"/>
    <w:rsid w:val="0075378A"/>
    <w:rsid w:val="00753893"/>
    <w:rsid w:val="00755CA2"/>
    <w:rsid w:val="0076063A"/>
    <w:rsid w:val="007615E4"/>
    <w:rsid w:val="007620CA"/>
    <w:rsid w:val="00762191"/>
    <w:rsid w:val="00762396"/>
    <w:rsid w:val="00767780"/>
    <w:rsid w:val="00767E58"/>
    <w:rsid w:val="00770810"/>
    <w:rsid w:val="0077279B"/>
    <w:rsid w:val="00772F68"/>
    <w:rsid w:val="007744AB"/>
    <w:rsid w:val="00774D75"/>
    <w:rsid w:val="007751ED"/>
    <w:rsid w:val="007755A1"/>
    <w:rsid w:val="00776A38"/>
    <w:rsid w:val="0078163C"/>
    <w:rsid w:val="00783549"/>
    <w:rsid w:val="00784A2A"/>
    <w:rsid w:val="00784F94"/>
    <w:rsid w:val="007857CF"/>
    <w:rsid w:val="007872D9"/>
    <w:rsid w:val="007878CE"/>
    <w:rsid w:val="00787CA7"/>
    <w:rsid w:val="00792514"/>
    <w:rsid w:val="00793027"/>
    <w:rsid w:val="007935F0"/>
    <w:rsid w:val="007959E1"/>
    <w:rsid w:val="00796044"/>
    <w:rsid w:val="007960B0"/>
    <w:rsid w:val="00796272"/>
    <w:rsid w:val="007964BC"/>
    <w:rsid w:val="00796894"/>
    <w:rsid w:val="00797F10"/>
    <w:rsid w:val="007A10B7"/>
    <w:rsid w:val="007A380A"/>
    <w:rsid w:val="007A3D06"/>
    <w:rsid w:val="007A4D3E"/>
    <w:rsid w:val="007A6001"/>
    <w:rsid w:val="007A60BA"/>
    <w:rsid w:val="007A7B7E"/>
    <w:rsid w:val="007B049A"/>
    <w:rsid w:val="007B1A5F"/>
    <w:rsid w:val="007B28BC"/>
    <w:rsid w:val="007B292A"/>
    <w:rsid w:val="007B2A07"/>
    <w:rsid w:val="007B39EB"/>
    <w:rsid w:val="007B41DF"/>
    <w:rsid w:val="007B58FB"/>
    <w:rsid w:val="007B65EC"/>
    <w:rsid w:val="007C2B63"/>
    <w:rsid w:val="007C2C9E"/>
    <w:rsid w:val="007C2FA7"/>
    <w:rsid w:val="007C3C75"/>
    <w:rsid w:val="007C4061"/>
    <w:rsid w:val="007C4C38"/>
    <w:rsid w:val="007C61BB"/>
    <w:rsid w:val="007C69EE"/>
    <w:rsid w:val="007D1455"/>
    <w:rsid w:val="007D1B52"/>
    <w:rsid w:val="007D2CFD"/>
    <w:rsid w:val="007D478B"/>
    <w:rsid w:val="007D62FA"/>
    <w:rsid w:val="007E00C1"/>
    <w:rsid w:val="007E0735"/>
    <w:rsid w:val="007E36B6"/>
    <w:rsid w:val="007E4D89"/>
    <w:rsid w:val="007E5D40"/>
    <w:rsid w:val="007F201E"/>
    <w:rsid w:val="007F3F5B"/>
    <w:rsid w:val="008043A0"/>
    <w:rsid w:val="00804B72"/>
    <w:rsid w:val="00806198"/>
    <w:rsid w:val="008068A7"/>
    <w:rsid w:val="008076A2"/>
    <w:rsid w:val="0081093C"/>
    <w:rsid w:val="0081171B"/>
    <w:rsid w:val="00813043"/>
    <w:rsid w:val="00814E1C"/>
    <w:rsid w:val="008168C3"/>
    <w:rsid w:val="00820315"/>
    <w:rsid w:val="008229AB"/>
    <w:rsid w:val="00822C4F"/>
    <w:rsid w:val="00822D6C"/>
    <w:rsid w:val="008237F4"/>
    <w:rsid w:val="00825DD4"/>
    <w:rsid w:val="0083145F"/>
    <w:rsid w:val="008343BD"/>
    <w:rsid w:val="0083666C"/>
    <w:rsid w:val="0084110A"/>
    <w:rsid w:val="0084138D"/>
    <w:rsid w:val="00841E0A"/>
    <w:rsid w:val="00842C42"/>
    <w:rsid w:val="00850C4D"/>
    <w:rsid w:val="008512F5"/>
    <w:rsid w:val="00853D97"/>
    <w:rsid w:val="00854041"/>
    <w:rsid w:val="008553AA"/>
    <w:rsid w:val="00857B6F"/>
    <w:rsid w:val="00860B36"/>
    <w:rsid w:val="008630C8"/>
    <w:rsid w:val="008647C7"/>
    <w:rsid w:val="008672CC"/>
    <w:rsid w:val="008676CF"/>
    <w:rsid w:val="00867817"/>
    <w:rsid w:val="0087033F"/>
    <w:rsid w:val="008710D9"/>
    <w:rsid w:val="00872FF9"/>
    <w:rsid w:val="00874EB4"/>
    <w:rsid w:val="008758CA"/>
    <w:rsid w:val="0088004A"/>
    <w:rsid w:val="0088152B"/>
    <w:rsid w:val="0088298C"/>
    <w:rsid w:val="00884277"/>
    <w:rsid w:val="00884EA6"/>
    <w:rsid w:val="00884FB6"/>
    <w:rsid w:val="008856D8"/>
    <w:rsid w:val="00886C89"/>
    <w:rsid w:val="00887DD8"/>
    <w:rsid w:val="008910DE"/>
    <w:rsid w:val="008911E2"/>
    <w:rsid w:val="00895990"/>
    <w:rsid w:val="00895B0F"/>
    <w:rsid w:val="00896F1E"/>
    <w:rsid w:val="008A04BF"/>
    <w:rsid w:val="008A1C40"/>
    <w:rsid w:val="008A21C9"/>
    <w:rsid w:val="008A26CA"/>
    <w:rsid w:val="008A4174"/>
    <w:rsid w:val="008A4D8F"/>
    <w:rsid w:val="008A4EE0"/>
    <w:rsid w:val="008A582F"/>
    <w:rsid w:val="008A6CDD"/>
    <w:rsid w:val="008A72BF"/>
    <w:rsid w:val="008B48E5"/>
    <w:rsid w:val="008B732E"/>
    <w:rsid w:val="008B7F43"/>
    <w:rsid w:val="008C13CB"/>
    <w:rsid w:val="008C2AC2"/>
    <w:rsid w:val="008C4774"/>
    <w:rsid w:val="008C49E3"/>
    <w:rsid w:val="008C60E9"/>
    <w:rsid w:val="008C770C"/>
    <w:rsid w:val="008C7CF8"/>
    <w:rsid w:val="008D0848"/>
    <w:rsid w:val="008D0AF0"/>
    <w:rsid w:val="008D0B50"/>
    <w:rsid w:val="008D12E3"/>
    <w:rsid w:val="008D1698"/>
    <w:rsid w:val="008D4437"/>
    <w:rsid w:val="008D50C0"/>
    <w:rsid w:val="008D658D"/>
    <w:rsid w:val="008E009E"/>
    <w:rsid w:val="008E3330"/>
    <w:rsid w:val="008E34FC"/>
    <w:rsid w:val="008E372C"/>
    <w:rsid w:val="008E4B4A"/>
    <w:rsid w:val="008E5687"/>
    <w:rsid w:val="008E6FB8"/>
    <w:rsid w:val="008F150D"/>
    <w:rsid w:val="008F5DFF"/>
    <w:rsid w:val="008F67EC"/>
    <w:rsid w:val="008F777D"/>
    <w:rsid w:val="00900562"/>
    <w:rsid w:val="0090090D"/>
    <w:rsid w:val="00901E41"/>
    <w:rsid w:val="009031F9"/>
    <w:rsid w:val="0090730E"/>
    <w:rsid w:val="009114BF"/>
    <w:rsid w:val="00911A07"/>
    <w:rsid w:val="0091211B"/>
    <w:rsid w:val="00913C01"/>
    <w:rsid w:val="0091567D"/>
    <w:rsid w:val="00916058"/>
    <w:rsid w:val="00916192"/>
    <w:rsid w:val="00916E10"/>
    <w:rsid w:val="00922220"/>
    <w:rsid w:val="009246E2"/>
    <w:rsid w:val="00924974"/>
    <w:rsid w:val="009260EF"/>
    <w:rsid w:val="0092660C"/>
    <w:rsid w:val="00926DC8"/>
    <w:rsid w:val="00932DA3"/>
    <w:rsid w:val="00934121"/>
    <w:rsid w:val="0093416F"/>
    <w:rsid w:val="009341DE"/>
    <w:rsid w:val="009360EF"/>
    <w:rsid w:val="009377C7"/>
    <w:rsid w:val="00940373"/>
    <w:rsid w:val="009405CA"/>
    <w:rsid w:val="00940DF3"/>
    <w:rsid w:val="00951A58"/>
    <w:rsid w:val="00952C83"/>
    <w:rsid w:val="00953149"/>
    <w:rsid w:val="00954BCF"/>
    <w:rsid w:val="00956FD7"/>
    <w:rsid w:val="00960B63"/>
    <w:rsid w:val="00961B95"/>
    <w:rsid w:val="009643AA"/>
    <w:rsid w:val="00964B30"/>
    <w:rsid w:val="00966CC8"/>
    <w:rsid w:val="009700A5"/>
    <w:rsid w:val="00970CCC"/>
    <w:rsid w:val="009730AE"/>
    <w:rsid w:val="009731D3"/>
    <w:rsid w:val="009732A9"/>
    <w:rsid w:val="009800BA"/>
    <w:rsid w:val="00980D61"/>
    <w:rsid w:val="00981C77"/>
    <w:rsid w:val="00981D7F"/>
    <w:rsid w:val="00982237"/>
    <w:rsid w:val="0098250F"/>
    <w:rsid w:val="00982997"/>
    <w:rsid w:val="00983910"/>
    <w:rsid w:val="00983CA4"/>
    <w:rsid w:val="00983CE7"/>
    <w:rsid w:val="00983DE4"/>
    <w:rsid w:val="00984EED"/>
    <w:rsid w:val="00985777"/>
    <w:rsid w:val="00985B59"/>
    <w:rsid w:val="00986332"/>
    <w:rsid w:val="009918EA"/>
    <w:rsid w:val="0099355E"/>
    <w:rsid w:val="00995000"/>
    <w:rsid w:val="009973A1"/>
    <w:rsid w:val="009975B0"/>
    <w:rsid w:val="00997831"/>
    <w:rsid w:val="009A0960"/>
    <w:rsid w:val="009A612A"/>
    <w:rsid w:val="009A6473"/>
    <w:rsid w:val="009A7CF1"/>
    <w:rsid w:val="009B128C"/>
    <w:rsid w:val="009B19DA"/>
    <w:rsid w:val="009B55E4"/>
    <w:rsid w:val="009B795A"/>
    <w:rsid w:val="009C48C6"/>
    <w:rsid w:val="009C6BBC"/>
    <w:rsid w:val="009C7F14"/>
    <w:rsid w:val="009C7F3A"/>
    <w:rsid w:val="009D0ADA"/>
    <w:rsid w:val="009D184A"/>
    <w:rsid w:val="009D1C12"/>
    <w:rsid w:val="009D2A22"/>
    <w:rsid w:val="009D2D67"/>
    <w:rsid w:val="009D46F9"/>
    <w:rsid w:val="009D6BE7"/>
    <w:rsid w:val="009D7CC1"/>
    <w:rsid w:val="009E1E3A"/>
    <w:rsid w:val="009E6857"/>
    <w:rsid w:val="009E7037"/>
    <w:rsid w:val="009F046A"/>
    <w:rsid w:val="009F1B3C"/>
    <w:rsid w:val="009F1D5F"/>
    <w:rsid w:val="009F213C"/>
    <w:rsid w:val="009F3E30"/>
    <w:rsid w:val="009F4C52"/>
    <w:rsid w:val="009F4E18"/>
    <w:rsid w:val="009F4FB7"/>
    <w:rsid w:val="009F64BF"/>
    <w:rsid w:val="009F717E"/>
    <w:rsid w:val="009F7E39"/>
    <w:rsid w:val="00A0050B"/>
    <w:rsid w:val="00A03EDA"/>
    <w:rsid w:val="00A063BD"/>
    <w:rsid w:val="00A112C4"/>
    <w:rsid w:val="00A13D7F"/>
    <w:rsid w:val="00A14893"/>
    <w:rsid w:val="00A15ABB"/>
    <w:rsid w:val="00A165D8"/>
    <w:rsid w:val="00A16757"/>
    <w:rsid w:val="00A17F95"/>
    <w:rsid w:val="00A21B61"/>
    <w:rsid w:val="00A22147"/>
    <w:rsid w:val="00A259C3"/>
    <w:rsid w:val="00A30E71"/>
    <w:rsid w:val="00A32CCA"/>
    <w:rsid w:val="00A33D3B"/>
    <w:rsid w:val="00A3585F"/>
    <w:rsid w:val="00A402B3"/>
    <w:rsid w:val="00A41C75"/>
    <w:rsid w:val="00A43EE5"/>
    <w:rsid w:val="00A4489B"/>
    <w:rsid w:val="00A504FF"/>
    <w:rsid w:val="00A507F6"/>
    <w:rsid w:val="00A53020"/>
    <w:rsid w:val="00A61C10"/>
    <w:rsid w:val="00A62C58"/>
    <w:rsid w:val="00A63D15"/>
    <w:rsid w:val="00A63E96"/>
    <w:rsid w:val="00A6492C"/>
    <w:rsid w:val="00A64BFA"/>
    <w:rsid w:val="00A64C62"/>
    <w:rsid w:val="00A67D8F"/>
    <w:rsid w:val="00A67E32"/>
    <w:rsid w:val="00A70895"/>
    <w:rsid w:val="00A72403"/>
    <w:rsid w:val="00A72842"/>
    <w:rsid w:val="00A73C46"/>
    <w:rsid w:val="00A73FF4"/>
    <w:rsid w:val="00A770C6"/>
    <w:rsid w:val="00A775EB"/>
    <w:rsid w:val="00A7774B"/>
    <w:rsid w:val="00A82C17"/>
    <w:rsid w:val="00A83157"/>
    <w:rsid w:val="00A839A3"/>
    <w:rsid w:val="00A8569E"/>
    <w:rsid w:val="00A87B1C"/>
    <w:rsid w:val="00A92999"/>
    <w:rsid w:val="00A954B5"/>
    <w:rsid w:val="00A96158"/>
    <w:rsid w:val="00A96B40"/>
    <w:rsid w:val="00A96E2B"/>
    <w:rsid w:val="00AA0FD2"/>
    <w:rsid w:val="00AA2D2A"/>
    <w:rsid w:val="00AA3068"/>
    <w:rsid w:val="00AA4AA1"/>
    <w:rsid w:val="00AA4DFA"/>
    <w:rsid w:val="00AA52BD"/>
    <w:rsid w:val="00AA7104"/>
    <w:rsid w:val="00AA7E4C"/>
    <w:rsid w:val="00AB1482"/>
    <w:rsid w:val="00AB1A58"/>
    <w:rsid w:val="00AB2022"/>
    <w:rsid w:val="00AB22A0"/>
    <w:rsid w:val="00AB28CE"/>
    <w:rsid w:val="00AB2C18"/>
    <w:rsid w:val="00AB341A"/>
    <w:rsid w:val="00AB3629"/>
    <w:rsid w:val="00AB4D9E"/>
    <w:rsid w:val="00AB5902"/>
    <w:rsid w:val="00AB60E1"/>
    <w:rsid w:val="00AC0DBC"/>
    <w:rsid w:val="00AC13DB"/>
    <w:rsid w:val="00AC29ED"/>
    <w:rsid w:val="00AC4756"/>
    <w:rsid w:val="00AC6F45"/>
    <w:rsid w:val="00AC710C"/>
    <w:rsid w:val="00AD0979"/>
    <w:rsid w:val="00AD10B3"/>
    <w:rsid w:val="00AD35B2"/>
    <w:rsid w:val="00AD64D1"/>
    <w:rsid w:val="00AD6C19"/>
    <w:rsid w:val="00AD7FC8"/>
    <w:rsid w:val="00AD7FF7"/>
    <w:rsid w:val="00AE1130"/>
    <w:rsid w:val="00AE203C"/>
    <w:rsid w:val="00AE34C6"/>
    <w:rsid w:val="00AE42C7"/>
    <w:rsid w:val="00AE5145"/>
    <w:rsid w:val="00AF010C"/>
    <w:rsid w:val="00AF0288"/>
    <w:rsid w:val="00AF21F2"/>
    <w:rsid w:val="00AF2421"/>
    <w:rsid w:val="00AF28B2"/>
    <w:rsid w:val="00AF2A87"/>
    <w:rsid w:val="00AF2EBA"/>
    <w:rsid w:val="00AF4694"/>
    <w:rsid w:val="00AF4A17"/>
    <w:rsid w:val="00AF5B4E"/>
    <w:rsid w:val="00AF5CEA"/>
    <w:rsid w:val="00AF6CAA"/>
    <w:rsid w:val="00AF71BB"/>
    <w:rsid w:val="00AF7689"/>
    <w:rsid w:val="00AF7C2E"/>
    <w:rsid w:val="00B00D68"/>
    <w:rsid w:val="00B01D18"/>
    <w:rsid w:val="00B02684"/>
    <w:rsid w:val="00B0397D"/>
    <w:rsid w:val="00B03A3C"/>
    <w:rsid w:val="00B03F17"/>
    <w:rsid w:val="00B04D30"/>
    <w:rsid w:val="00B079CC"/>
    <w:rsid w:val="00B07B90"/>
    <w:rsid w:val="00B07D32"/>
    <w:rsid w:val="00B13E0A"/>
    <w:rsid w:val="00B13F90"/>
    <w:rsid w:val="00B14EDD"/>
    <w:rsid w:val="00B16122"/>
    <w:rsid w:val="00B1635E"/>
    <w:rsid w:val="00B17730"/>
    <w:rsid w:val="00B17C94"/>
    <w:rsid w:val="00B20D4A"/>
    <w:rsid w:val="00B26851"/>
    <w:rsid w:val="00B3002C"/>
    <w:rsid w:val="00B3013F"/>
    <w:rsid w:val="00B31E38"/>
    <w:rsid w:val="00B326BB"/>
    <w:rsid w:val="00B33A49"/>
    <w:rsid w:val="00B34979"/>
    <w:rsid w:val="00B3666F"/>
    <w:rsid w:val="00B37F49"/>
    <w:rsid w:val="00B4089B"/>
    <w:rsid w:val="00B41E41"/>
    <w:rsid w:val="00B43598"/>
    <w:rsid w:val="00B4413C"/>
    <w:rsid w:val="00B45D75"/>
    <w:rsid w:val="00B4635D"/>
    <w:rsid w:val="00B4683F"/>
    <w:rsid w:val="00B46D1E"/>
    <w:rsid w:val="00B46DDA"/>
    <w:rsid w:val="00B477BE"/>
    <w:rsid w:val="00B47B11"/>
    <w:rsid w:val="00B538A0"/>
    <w:rsid w:val="00B54A26"/>
    <w:rsid w:val="00B575CC"/>
    <w:rsid w:val="00B60B0F"/>
    <w:rsid w:val="00B61FA6"/>
    <w:rsid w:val="00B62B38"/>
    <w:rsid w:val="00B63B07"/>
    <w:rsid w:val="00B63CF3"/>
    <w:rsid w:val="00B64562"/>
    <w:rsid w:val="00B64A20"/>
    <w:rsid w:val="00B7029A"/>
    <w:rsid w:val="00B751FE"/>
    <w:rsid w:val="00B75858"/>
    <w:rsid w:val="00B75C29"/>
    <w:rsid w:val="00B77942"/>
    <w:rsid w:val="00B80E40"/>
    <w:rsid w:val="00B83D16"/>
    <w:rsid w:val="00B8446C"/>
    <w:rsid w:val="00B8546B"/>
    <w:rsid w:val="00B85FC0"/>
    <w:rsid w:val="00B861A4"/>
    <w:rsid w:val="00B87F46"/>
    <w:rsid w:val="00B90821"/>
    <w:rsid w:val="00B909DD"/>
    <w:rsid w:val="00B91420"/>
    <w:rsid w:val="00B9339C"/>
    <w:rsid w:val="00B9366C"/>
    <w:rsid w:val="00B93C94"/>
    <w:rsid w:val="00B96E02"/>
    <w:rsid w:val="00B96E4C"/>
    <w:rsid w:val="00BA0565"/>
    <w:rsid w:val="00BA120D"/>
    <w:rsid w:val="00BA417A"/>
    <w:rsid w:val="00BA4A70"/>
    <w:rsid w:val="00BA58AB"/>
    <w:rsid w:val="00BA658A"/>
    <w:rsid w:val="00BA6EF3"/>
    <w:rsid w:val="00BB00D3"/>
    <w:rsid w:val="00BB0850"/>
    <w:rsid w:val="00BB1B96"/>
    <w:rsid w:val="00BB1FD3"/>
    <w:rsid w:val="00BB33FF"/>
    <w:rsid w:val="00BB39AC"/>
    <w:rsid w:val="00BB3C80"/>
    <w:rsid w:val="00BB5013"/>
    <w:rsid w:val="00BB62C8"/>
    <w:rsid w:val="00BB62E5"/>
    <w:rsid w:val="00BB6FA1"/>
    <w:rsid w:val="00BC1DC1"/>
    <w:rsid w:val="00BC20C0"/>
    <w:rsid w:val="00BC3171"/>
    <w:rsid w:val="00BC364C"/>
    <w:rsid w:val="00BC4241"/>
    <w:rsid w:val="00BC4949"/>
    <w:rsid w:val="00BC5923"/>
    <w:rsid w:val="00BC6257"/>
    <w:rsid w:val="00BC6261"/>
    <w:rsid w:val="00BC7009"/>
    <w:rsid w:val="00BC72C6"/>
    <w:rsid w:val="00BC7942"/>
    <w:rsid w:val="00BC7A66"/>
    <w:rsid w:val="00BC7F8C"/>
    <w:rsid w:val="00BD2421"/>
    <w:rsid w:val="00BD3139"/>
    <w:rsid w:val="00BE0945"/>
    <w:rsid w:val="00BE0A85"/>
    <w:rsid w:val="00BE15E5"/>
    <w:rsid w:val="00BE4DAE"/>
    <w:rsid w:val="00BE5050"/>
    <w:rsid w:val="00BE7E69"/>
    <w:rsid w:val="00BF04B6"/>
    <w:rsid w:val="00BF091C"/>
    <w:rsid w:val="00BF11A3"/>
    <w:rsid w:val="00BF2D10"/>
    <w:rsid w:val="00BF312C"/>
    <w:rsid w:val="00BF33C4"/>
    <w:rsid w:val="00BF3CF3"/>
    <w:rsid w:val="00BF5DEC"/>
    <w:rsid w:val="00BF610E"/>
    <w:rsid w:val="00BF6893"/>
    <w:rsid w:val="00C01667"/>
    <w:rsid w:val="00C01B7D"/>
    <w:rsid w:val="00C028A7"/>
    <w:rsid w:val="00C03D00"/>
    <w:rsid w:val="00C03F9E"/>
    <w:rsid w:val="00C05F06"/>
    <w:rsid w:val="00C06080"/>
    <w:rsid w:val="00C07D63"/>
    <w:rsid w:val="00C07E72"/>
    <w:rsid w:val="00C10A0C"/>
    <w:rsid w:val="00C10DE8"/>
    <w:rsid w:val="00C12EAD"/>
    <w:rsid w:val="00C14386"/>
    <w:rsid w:val="00C14CAB"/>
    <w:rsid w:val="00C158BB"/>
    <w:rsid w:val="00C1628E"/>
    <w:rsid w:val="00C17BB4"/>
    <w:rsid w:val="00C17ECA"/>
    <w:rsid w:val="00C247A5"/>
    <w:rsid w:val="00C25F02"/>
    <w:rsid w:val="00C275BE"/>
    <w:rsid w:val="00C30B6E"/>
    <w:rsid w:val="00C30C49"/>
    <w:rsid w:val="00C3259C"/>
    <w:rsid w:val="00C326BC"/>
    <w:rsid w:val="00C33592"/>
    <w:rsid w:val="00C3363D"/>
    <w:rsid w:val="00C340AB"/>
    <w:rsid w:val="00C36208"/>
    <w:rsid w:val="00C36281"/>
    <w:rsid w:val="00C373E8"/>
    <w:rsid w:val="00C37CBE"/>
    <w:rsid w:val="00C40B47"/>
    <w:rsid w:val="00C40B93"/>
    <w:rsid w:val="00C41110"/>
    <w:rsid w:val="00C41E63"/>
    <w:rsid w:val="00C4307B"/>
    <w:rsid w:val="00C4508A"/>
    <w:rsid w:val="00C460CC"/>
    <w:rsid w:val="00C46913"/>
    <w:rsid w:val="00C46BAA"/>
    <w:rsid w:val="00C525B4"/>
    <w:rsid w:val="00C53135"/>
    <w:rsid w:val="00C5360D"/>
    <w:rsid w:val="00C53D63"/>
    <w:rsid w:val="00C53E7A"/>
    <w:rsid w:val="00C54434"/>
    <w:rsid w:val="00C5487A"/>
    <w:rsid w:val="00C558D3"/>
    <w:rsid w:val="00C5632A"/>
    <w:rsid w:val="00C603CC"/>
    <w:rsid w:val="00C614E0"/>
    <w:rsid w:val="00C62139"/>
    <w:rsid w:val="00C6215D"/>
    <w:rsid w:val="00C634A7"/>
    <w:rsid w:val="00C70067"/>
    <w:rsid w:val="00C709C0"/>
    <w:rsid w:val="00C73AD0"/>
    <w:rsid w:val="00C74890"/>
    <w:rsid w:val="00C7588F"/>
    <w:rsid w:val="00C76046"/>
    <w:rsid w:val="00C77EA3"/>
    <w:rsid w:val="00C77FE3"/>
    <w:rsid w:val="00C81F4B"/>
    <w:rsid w:val="00C82FF3"/>
    <w:rsid w:val="00C85B35"/>
    <w:rsid w:val="00C85C89"/>
    <w:rsid w:val="00C91300"/>
    <w:rsid w:val="00C92AFC"/>
    <w:rsid w:val="00C9333F"/>
    <w:rsid w:val="00C93575"/>
    <w:rsid w:val="00C9371E"/>
    <w:rsid w:val="00C9456C"/>
    <w:rsid w:val="00C94D4A"/>
    <w:rsid w:val="00C9548C"/>
    <w:rsid w:val="00CA1495"/>
    <w:rsid w:val="00CA3492"/>
    <w:rsid w:val="00CA442B"/>
    <w:rsid w:val="00CA7C2A"/>
    <w:rsid w:val="00CB12DD"/>
    <w:rsid w:val="00CB1711"/>
    <w:rsid w:val="00CB5069"/>
    <w:rsid w:val="00CB5E96"/>
    <w:rsid w:val="00CC0CB8"/>
    <w:rsid w:val="00CC1644"/>
    <w:rsid w:val="00CC1E3F"/>
    <w:rsid w:val="00CC26CC"/>
    <w:rsid w:val="00CC4C62"/>
    <w:rsid w:val="00CC5A49"/>
    <w:rsid w:val="00CC5EBC"/>
    <w:rsid w:val="00CD0411"/>
    <w:rsid w:val="00CD462D"/>
    <w:rsid w:val="00CD56E5"/>
    <w:rsid w:val="00CD6BDF"/>
    <w:rsid w:val="00CD71FB"/>
    <w:rsid w:val="00CD7E09"/>
    <w:rsid w:val="00CE0287"/>
    <w:rsid w:val="00CE19E1"/>
    <w:rsid w:val="00CE23BF"/>
    <w:rsid w:val="00CE49AE"/>
    <w:rsid w:val="00CE5DB0"/>
    <w:rsid w:val="00CF0FB4"/>
    <w:rsid w:val="00CF1EC6"/>
    <w:rsid w:val="00CF3A47"/>
    <w:rsid w:val="00CF3CFF"/>
    <w:rsid w:val="00CF71ED"/>
    <w:rsid w:val="00CF7547"/>
    <w:rsid w:val="00D00FC3"/>
    <w:rsid w:val="00D03268"/>
    <w:rsid w:val="00D04BE2"/>
    <w:rsid w:val="00D06065"/>
    <w:rsid w:val="00D06773"/>
    <w:rsid w:val="00D121A6"/>
    <w:rsid w:val="00D1229D"/>
    <w:rsid w:val="00D214DD"/>
    <w:rsid w:val="00D21918"/>
    <w:rsid w:val="00D232EC"/>
    <w:rsid w:val="00D24AF0"/>
    <w:rsid w:val="00D24D7F"/>
    <w:rsid w:val="00D24E60"/>
    <w:rsid w:val="00D25BC6"/>
    <w:rsid w:val="00D27360"/>
    <w:rsid w:val="00D27562"/>
    <w:rsid w:val="00D27565"/>
    <w:rsid w:val="00D27A0C"/>
    <w:rsid w:val="00D30413"/>
    <w:rsid w:val="00D309D9"/>
    <w:rsid w:val="00D32A85"/>
    <w:rsid w:val="00D32B19"/>
    <w:rsid w:val="00D364F8"/>
    <w:rsid w:val="00D40BBE"/>
    <w:rsid w:val="00D43374"/>
    <w:rsid w:val="00D44105"/>
    <w:rsid w:val="00D4560C"/>
    <w:rsid w:val="00D45732"/>
    <w:rsid w:val="00D469B4"/>
    <w:rsid w:val="00D46A81"/>
    <w:rsid w:val="00D47903"/>
    <w:rsid w:val="00D47B4E"/>
    <w:rsid w:val="00D47BFD"/>
    <w:rsid w:val="00D51155"/>
    <w:rsid w:val="00D52084"/>
    <w:rsid w:val="00D52CED"/>
    <w:rsid w:val="00D538E6"/>
    <w:rsid w:val="00D550A0"/>
    <w:rsid w:val="00D5564D"/>
    <w:rsid w:val="00D55D57"/>
    <w:rsid w:val="00D57110"/>
    <w:rsid w:val="00D60B56"/>
    <w:rsid w:val="00D629E2"/>
    <w:rsid w:val="00D63833"/>
    <w:rsid w:val="00D64791"/>
    <w:rsid w:val="00D65A88"/>
    <w:rsid w:val="00D65F58"/>
    <w:rsid w:val="00D67263"/>
    <w:rsid w:val="00D676BB"/>
    <w:rsid w:val="00D7093E"/>
    <w:rsid w:val="00D70FC0"/>
    <w:rsid w:val="00D711A9"/>
    <w:rsid w:val="00D71308"/>
    <w:rsid w:val="00D7167C"/>
    <w:rsid w:val="00D72789"/>
    <w:rsid w:val="00D728D8"/>
    <w:rsid w:val="00D72EA5"/>
    <w:rsid w:val="00D72F00"/>
    <w:rsid w:val="00D7327A"/>
    <w:rsid w:val="00D74187"/>
    <w:rsid w:val="00D75730"/>
    <w:rsid w:val="00D758D1"/>
    <w:rsid w:val="00D75D11"/>
    <w:rsid w:val="00D75FBC"/>
    <w:rsid w:val="00D7638A"/>
    <w:rsid w:val="00D763A3"/>
    <w:rsid w:val="00D766DB"/>
    <w:rsid w:val="00D80C9F"/>
    <w:rsid w:val="00D81179"/>
    <w:rsid w:val="00D81C12"/>
    <w:rsid w:val="00D82EA0"/>
    <w:rsid w:val="00D84976"/>
    <w:rsid w:val="00D84C85"/>
    <w:rsid w:val="00D877E6"/>
    <w:rsid w:val="00D87C3E"/>
    <w:rsid w:val="00D9085F"/>
    <w:rsid w:val="00D91662"/>
    <w:rsid w:val="00D92566"/>
    <w:rsid w:val="00DA1153"/>
    <w:rsid w:val="00DA15EB"/>
    <w:rsid w:val="00DA183A"/>
    <w:rsid w:val="00DA3FE2"/>
    <w:rsid w:val="00DA76B3"/>
    <w:rsid w:val="00DB02E0"/>
    <w:rsid w:val="00DB16E3"/>
    <w:rsid w:val="00DB1AA8"/>
    <w:rsid w:val="00DB22C5"/>
    <w:rsid w:val="00DB375E"/>
    <w:rsid w:val="00DB6A34"/>
    <w:rsid w:val="00DB6AAF"/>
    <w:rsid w:val="00DB7F8B"/>
    <w:rsid w:val="00DC08B3"/>
    <w:rsid w:val="00DC1143"/>
    <w:rsid w:val="00DC2201"/>
    <w:rsid w:val="00DC4BFD"/>
    <w:rsid w:val="00DC5971"/>
    <w:rsid w:val="00DC5E6F"/>
    <w:rsid w:val="00DC685F"/>
    <w:rsid w:val="00DD07C0"/>
    <w:rsid w:val="00DD0C2C"/>
    <w:rsid w:val="00DD3F21"/>
    <w:rsid w:val="00DD407E"/>
    <w:rsid w:val="00DD569E"/>
    <w:rsid w:val="00DD72D9"/>
    <w:rsid w:val="00DE0BA2"/>
    <w:rsid w:val="00DE3051"/>
    <w:rsid w:val="00DE5E68"/>
    <w:rsid w:val="00DE7541"/>
    <w:rsid w:val="00DE7710"/>
    <w:rsid w:val="00DE7CE6"/>
    <w:rsid w:val="00DF0B08"/>
    <w:rsid w:val="00DF205E"/>
    <w:rsid w:val="00DF480F"/>
    <w:rsid w:val="00DF4A73"/>
    <w:rsid w:val="00DF5BBF"/>
    <w:rsid w:val="00DF62C2"/>
    <w:rsid w:val="00DF65F3"/>
    <w:rsid w:val="00DF6FFB"/>
    <w:rsid w:val="00DF7D17"/>
    <w:rsid w:val="00E02239"/>
    <w:rsid w:val="00E02BEB"/>
    <w:rsid w:val="00E03031"/>
    <w:rsid w:val="00E03F07"/>
    <w:rsid w:val="00E045C0"/>
    <w:rsid w:val="00E04EA8"/>
    <w:rsid w:val="00E0596C"/>
    <w:rsid w:val="00E07DD7"/>
    <w:rsid w:val="00E14069"/>
    <w:rsid w:val="00E15643"/>
    <w:rsid w:val="00E20795"/>
    <w:rsid w:val="00E213BB"/>
    <w:rsid w:val="00E22739"/>
    <w:rsid w:val="00E24FC4"/>
    <w:rsid w:val="00E25BFD"/>
    <w:rsid w:val="00E25C39"/>
    <w:rsid w:val="00E25DB8"/>
    <w:rsid w:val="00E260B0"/>
    <w:rsid w:val="00E267E8"/>
    <w:rsid w:val="00E30408"/>
    <w:rsid w:val="00E31403"/>
    <w:rsid w:val="00E31495"/>
    <w:rsid w:val="00E31C3B"/>
    <w:rsid w:val="00E32264"/>
    <w:rsid w:val="00E32747"/>
    <w:rsid w:val="00E32C06"/>
    <w:rsid w:val="00E32F50"/>
    <w:rsid w:val="00E330C3"/>
    <w:rsid w:val="00E34CF6"/>
    <w:rsid w:val="00E35D0A"/>
    <w:rsid w:val="00E36269"/>
    <w:rsid w:val="00E3759F"/>
    <w:rsid w:val="00E42524"/>
    <w:rsid w:val="00E437E1"/>
    <w:rsid w:val="00E4560B"/>
    <w:rsid w:val="00E45C33"/>
    <w:rsid w:val="00E46392"/>
    <w:rsid w:val="00E5165A"/>
    <w:rsid w:val="00E522FC"/>
    <w:rsid w:val="00E53614"/>
    <w:rsid w:val="00E54A0D"/>
    <w:rsid w:val="00E54A36"/>
    <w:rsid w:val="00E57B74"/>
    <w:rsid w:val="00E606EE"/>
    <w:rsid w:val="00E60B00"/>
    <w:rsid w:val="00E60B85"/>
    <w:rsid w:val="00E62F6C"/>
    <w:rsid w:val="00E77EC8"/>
    <w:rsid w:val="00E8020C"/>
    <w:rsid w:val="00E83C14"/>
    <w:rsid w:val="00E83E05"/>
    <w:rsid w:val="00E856E1"/>
    <w:rsid w:val="00E85AD3"/>
    <w:rsid w:val="00E8629F"/>
    <w:rsid w:val="00E8681B"/>
    <w:rsid w:val="00E86C0F"/>
    <w:rsid w:val="00E87318"/>
    <w:rsid w:val="00E90EF7"/>
    <w:rsid w:val="00E91404"/>
    <w:rsid w:val="00E91872"/>
    <w:rsid w:val="00E91889"/>
    <w:rsid w:val="00E92C89"/>
    <w:rsid w:val="00E9470B"/>
    <w:rsid w:val="00E9639E"/>
    <w:rsid w:val="00E968DA"/>
    <w:rsid w:val="00E9762D"/>
    <w:rsid w:val="00EA1C20"/>
    <w:rsid w:val="00EA2DD8"/>
    <w:rsid w:val="00EA3BDA"/>
    <w:rsid w:val="00EA3C24"/>
    <w:rsid w:val="00EA3E64"/>
    <w:rsid w:val="00EB01E1"/>
    <w:rsid w:val="00EB09F9"/>
    <w:rsid w:val="00EB41E9"/>
    <w:rsid w:val="00EB41FB"/>
    <w:rsid w:val="00EB5CD0"/>
    <w:rsid w:val="00EB7295"/>
    <w:rsid w:val="00EB77FF"/>
    <w:rsid w:val="00EC0DB5"/>
    <w:rsid w:val="00EC0E58"/>
    <w:rsid w:val="00EC1F92"/>
    <w:rsid w:val="00EC2225"/>
    <w:rsid w:val="00EC3C31"/>
    <w:rsid w:val="00EC45D4"/>
    <w:rsid w:val="00EC5D7E"/>
    <w:rsid w:val="00EC61A1"/>
    <w:rsid w:val="00EC61EC"/>
    <w:rsid w:val="00EC79E7"/>
    <w:rsid w:val="00ED2AC6"/>
    <w:rsid w:val="00ED2D1F"/>
    <w:rsid w:val="00ED2F80"/>
    <w:rsid w:val="00ED37CE"/>
    <w:rsid w:val="00ED3D37"/>
    <w:rsid w:val="00ED7DD2"/>
    <w:rsid w:val="00EE1204"/>
    <w:rsid w:val="00EE29FB"/>
    <w:rsid w:val="00EE6FF9"/>
    <w:rsid w:val="00EF00BD"/>
    <w:rsid w:val="00EF0CBD"/>
    <w:rsid w:val="00EF0F9B"/>
    <w:rsid w:val="00EF1E38"/>
    <w:rsid w:val="00EF28D1"/>
    <w:rsid w:val="00EF3339"/>
    <w:rsid w:val="00EF4464"/>
    <w:rsid w:val="00EF46CA"/>
    <w:rsid w:val="00EF61A9"/>
    <w:rsid w:val="00EF65F9"/>
    <w:rsid w:val="00EF6766"/>
    <w:rsid w:val="00EF6CF2"/>
    <w:rsid w:val="00F047A3"/>
    <w:rsid w:val="00F05305"/>
    <w:rsid w:val="00F065D6"/>
    <w:rsid w:val="00F11404"/>
    <w:rsid w:val="00F11E69"/>
    <w:rsid w:val="00F14665"/>
    <w:rsid w:val="00F14FDB"/>
    <w:rsid w:val="00F156A9"/>
    <w:rsid w:val="00F15999"/>
    <w:rsid w:val="00F1620F"/>
    <w:rsid w:val="00F171DF"/>
    <w:rsid w:val="00F17A0C"/>
    <w:rsid w:val="00F2242D"/>
    <w:rsid w:val="00F225E8"/>
    <w:rsid w:val="00F23A19"/>
    <w:rsid w:val="00F24555"/>
    <w:rsid w:val="00F24C57"/>
    <w:rsid w:val="00F251CD"/>
    <w:rsid w:val="00F25A38"/>
    <w:rsid w:val="00F2604A"/>
    <w:rsid w:val="00F30C25"/>
    <w:rsid w:val="00F325ED"/>
    <w:rsid w:val="00F32852"/>
    <w:rsid w:val="00F34740"/>
    <w:rsid w:val="00F35D31"/>
    <w:rsid w:val="00F36C0E"/>
    <w:rsid w:val="00F374C7"/>
    <w:rsid w:val="00F41C06"/>
    <w:rsid w:val="00F42C4A"/>
    <w:rsid w:val="00F43822"/>
    <w:rsid w:val="00F44CE4"/>
    <w:rsid w:val="00F455EA"/>
    <w:rsid w:val="00F45F51"/>
    <w:rsid w:val="00F46943"/>
    <w:rsid w:val="00F4741E"/>
    <w:rsid w:val="00F47434"/>
    <w:rsid w:val="00F508DC"/>
    <w:rsid w:val="00F50923"/>
    <w:rsid w:val="00F53C7B"/>
    <w:rsid w:val="00F53D20"/>
    <w:rsid w:val="00F549C0"/>
    <w:rsid w:val="00F552CA"/>
    <w:rsid w:val="00F55C84"/>
    <w:rsid w:val="00F575B4"/>
    <w:rsid w:val="00F6112E"/>
    <w:rsid w:val="00F61554"/>
    <w:rsid w:val="00F62403"/>
    <w:rsid w:val="00F65701"/>
    <w:rsid w:val="00F65933"/>
    <w:rsid w:val="00F67EB5"/>
    <w:rsid w:val="00F70128"/>
    <w:rsid w:val="00F71CD3"/>
    <w:rsid w:val="00F734DB"/>
    <w:rsid w:val="00F73EF6"/>
    <w:rsid w:val="00F76C49"/>
    <w:rsid w:val="00F76E26"/>
    <w:rsid w:val="00F771DE"/>
    <w:rsid w:val="00F81D3C"/>
    <w:rsid w:val="00F83E1D"/>
    <w:rsid w:val="00F84893"/>
    <w:rsid w:val="00F84E52"/>
    <w:rsid w:val="00F855AF"/>
    <w:rsid w:val="00F85C2C"/>
    <w:rsid w:val="00F86258"/>
    <w:rsid w:val="00F86859"/>
    <w:rsid w:val="00F91A29"/>
    <w:rsid w:val="00F95136"/>
    <w:rsid w:val="00F95305"/>
    <w:rsid w:val="00F96422"/>
    <w:rsid w:val="00F96EDF"/>
    <w:rsid w:val="00FA1368"/>
    <w:rsid w:val="00FA1C74"/>
    <w:rsid w:val="00FA6195"/>
    <w:rsid w:val="00FA682D"/>
    <w:rsid w:val="00FB00E8"/>
    <w:rsid w:val="00FB05B8"/>
    <w:rsid w:val="00FB0B2E"/>
    <w:rsid w:val="00FB3520"/>
    <w:rsid w:val="00FB4654"/>
    <w:rsid w:val="00FB5CA7"/>
    <w:rsid w:val="00FB7041"/>
    <w:rsid w:val="00FB7D7F"/>
    <w:rsid w:val="00FC02B9"/>
    <w:rsid w:val="00FC0986"/>
    <w:rsid w:val="00FC1451"/>
    <w:rsid w:val="00FC38B4"/>
    <w:rsid w:val="00FC39CF"/>
    <w:rsid w:val="00FC5F0A"/>
    <w:rsid w:val="00FC6162"/>
    <w:rsid w:val="00FC63EB"/>
    <w:rsid w:val="00FC6E34"/>
    <w:rsid w:val="00FC751C"/>
    <w:rsid w:val="00FC7C35"/>
    <w:rsid w:val="00FD1C1A"/>
    <w:rsid w:val="00FD22C9"/>
    <w:rsid w:val="00FD3618"/>
    <w:rsid w:val="00FD4D58"/>
    <w:rsid w:val="00FD5471"/>
    <w:rsid w:val="00FD714F"/>
    <w:rsid w:val="00FD71A4"/>
    <w:rsid w:val="00FE1AD0"/>
    <w:rsid w:val="00FE1F4D"/>
    <w:rsid w:val="00FE2231"/>
    <w:rsid w:val="00FE289E"/>
    <w:rsid w:val="00FE7F86"/>
    <w:rsid w:val="00FF1A67"/>
    <w:rsid w:val="00FF1B26"/>
    <w:rsid w:val="00FF2C1B"/>
    <w:rsid w:val="00FF41E5"/>
    <w:rsid w:val="00FF4EC1"/>
    <w:rsid w:val="00FF4F61"/>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737F"/>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customStyle="1" w:styleId="UnresolvedMention1">
    <w:name w:val="Unresolved Mention1"/>
    <w:uiPriority w:val="99"/>
    <w:unhideWhenUsed/>
    <w:rsid w:val="007E4D89"/>
    <w:rPr>
      <w:color w:val="605E5C"/>
      <w:shd w:val="clear" w:color="auto" w:fill="E1DFDD"/>
    </w:rPr>
  </w:style>
  <w:style w:type="character" w:customStyle="1" w:styleId="UnresolvedMention10">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 w:type="character" w:styleId="UnresolvedMention">
    <w:name w:val="Unresolved Mention"/>
    <w:basedOn w:val="DefaultParagraphFont"/>
    <w:uiPriority w:val="99"/>
    <w:semiHidden/>
    <w:unhideWhenUsed/>
    <w:rsid w:val="00A17F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40913">
      <w:bodyDiv w:val="1"/>
      <w:marLeft w:val="0"/>
      <w:marRight w:val="0"/>
      <w:marTop w:val="0"/>
      <w:marBottom w:val="0"/>
      <w:divBdr>
        <w:top w:val="none" w:sz="0" w:space="0" w:color="auto"/>
        <w:left w:val="none" w:sz="0" w:space="0" w:color="auto"/>
        <w:bottom w:val="none" w:sz="0" w:space="0" w:color="auto"/>
        <w:right w:val="none" w:sz="0" w:space="0" w:color="auto"/>
      </w:divBdr>
    </w:div>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2561303">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3777350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40436843">
      <w:bodyDiv w:val="1"/>
      <w:marLeft w:val="0"/>
      <w:marRight w:val="0"/>
      <w:marTop w:val="0"/>
      <w:marBottom w:val="0"/>
      <w:divBdr>
        <w:top w:val="none" w:sz="0" w:space="0" w:color="auto"/>
        <w:left w:val="none" w:sz="0" w:space="0" w:color="auto"/>
        <w:bottom w:val="none" w:sz="0" w:space="0" w:color="auto"/>
        <w:right w:val="none" w:sz="0" w:space="0" w:color="auto"/>
      </w:divBdr>
    </w:div>
    <w:div w:id="595554988">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766461154">
      <w:bodyDiv w:val="1"/>
      <w:marLeft w:val="0"/>
      <w:marRight w:val="0"/>
      <w:marTop w:val="0"/>
      <w:marBottom w:val="0"/>
      <w:divBdr>
        <w:top w:val="none" w:sz="0" w:space="0" w:color="auto"/>
        <w:left w:val="none" w:sz="0" w:space="0" w:color="auto"/>
        <w:bottom w:val="none" w:sz="0" w:space="0" w:color="auto"/>
        <w:right w:val="none" w:sz="0" w:space="0" w:color="auto"/>
      </w:divBdr>
    </w:div>
    <w:div w:id="822088561">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05411137">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29429228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463115675">
      <w:bodyDiv w:val="1"/>
      <w:marLeft w:val="0"/>
      <w:marRight w:val="0"/>
      <w:marTop w:val="0"/>
      <w:marBottom w:val="0"/>
      <w:divBdr>
        <w:top w:val="none" w:sz="0" w:space="0" w:color="auto"/>
        <w:left w:val="none" w:sz="0" w:space="0" w:color="auto"/>
        <w:bottom w:val="none" w:sz="0" w:space="0" w:color="auto"/>
        <w:right w:val="none" w:sz="0" w:space="0" w:color="auto"/>
      </w:divBdr>
    </w:div>
    <w:div w:id="1518276937">
      <w:bodyDiv w:val="1"/>
      <w:marLeft w:val="0"/>
      <w:marRight w:val="0"/>
      <w:marTop w:val="0"/>
      <w:marBottom w:val="0"/>
      <w:divBdr>
        <w:top w:val="none" w:sz="0" w:space="0" w:color="auto"/>
        <w:left w:val="none" w:sz="0" w:space="0" w:color="auto"/>
        <w:bottom w:val="none" w:sz="0" w:space="0" w:color="auto"/>
        <w:right w:val="none" w:sz="0" w:space="0" w:color="auto"/>
      </w:divBdr>
    </w:div>
    <w:div w:id="1518957580">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0714971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081173625">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docs.fcc.gov/public/attachments/FCC-24-28A1.pdf"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ftp/Specs/archive/38_series/38.863/38863-i00.zip"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s://apps.fcc.gov/els/GetAtt.html?id=357673"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docs.fcc.gov/public/attachments/DA-25-197A1.pdf"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docs.fcc.gov/public/attachments/DA-24-1193A1.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uri.hapsa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b:Source>
    <b:Tag>ISE25</b:Tag>
    <b:SourceType>DocumentFromInternetSite</b:SourceType>
    <b:Guid>{C1993C3C-B8A0-4C6E-97D5-71136CD92E84}</b:Guid>
    <b:Title>Decision on a Policy, Licensing and Technical Framework for Supplemental Mobile Coverage by Satellite</b:Title>
    <b:Year>2025</b:Year>
    <b:Author>
      <b:Author>
        <b:Corporate>ISED</b:Corporate>
      </b:Author>
    </b:Author>
    <b:InternetSiteTitle>Government of Canada</b:InternetSiteTitle>
    <b:Month>February</b:Month>
    <b:URL>https://ised-isde.canada.ca/site/spectrum-management-telecommunications/en/learn-more/key-documents/consultations/decision-policy-licensing-and-technical-framework-supplemental-mobile-coverage-satellite</b:URL>
    <b:RefOrder>1</b:RefOrder>
  </b:Source>
</b:Sourc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693175F6-F440-4542-94A8-A466B6B06FD2}">
  <ds:schemaRefs>
    <ds:schemaRef ds:uri="http://schemas.openxmlformats.org/officeDocument/2006/bibliography"/>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16</TotalTime>
  <Pages>6</Pages>
  <Words>2577</Words>
  <Characters>15999</Characters>
  <Application>Microsoft Office Word</Application>
  <DocSecurity>0</DocSecurity>
  <Lines>390</Lines>
  <Paragraphs>254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18322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Bill Shvodian</cp:lastModifiedBy>
  <cp:revision>19</cp:revision>
  <cp:lastPrinted>2013-07-05T12:11:00Z</cp:lastPrinted>
  <dcterms:created xsi:type="dcterms:W3CDTF">2025-11-28T14:56:00Z</dcterms:created>
  <dcterms:modified xsi:type="dcterms:W3CDTF">2025-12-01T20:48:00Z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y fmtid="{D5CDD505-2E9C-101B-9397-08002B2CF9AE}" pid="4" name="MSIP_Label_83bcef13-7cac-433f-ba1d-47a323951816_Enabled">
    <vt:lpwstr>true</vt:lpwstr>
  </property>
  <property fmtid="{D5CDD505-2E9C-101B-9397-08002B2CF9AE}" pid="5" name="MSIP_Label_83bcef13-7cac-433f-ba1d-47a323951816_SetDate">
    <vt:lpwstr>2022-11-02T05:23:36Z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fb0ecfe2-7777-40b8-a491-c3ad91beb81f</vt:lpwstr>
  </property>
  <property fmtid="{D5CDD505-2E9C-101B-9397-08002B2CF9AE}" pid="10" name="MSIP_Label_83bcef13-7cac-433f-ba1d-47a323951816_ContentBits">
    <vt:lpwstr>0</vt:lpwstr>
  </property>
</Properties>
</file>